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6B" w:rsidRDefault="008C306B" w:rsidP="000C1C6A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出生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父母的身份证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父母的死亡证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若父或母已死亡的，提供本项材料。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父母的婚姻状况材料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出生证或出生医学证明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申请人与父母关系凭证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相片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大一寸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（或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bookmarkStart w:id="0" w:name="_GoBack"/>
            <w:bookmarkEnd w:id="0"/>
          </w:p>
        </w:tc>
      </w:tr>
      <w:tr w:rsidR="008C306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8C306B" w:rsidRDefault="008C306B" w:rsidP="00C5790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8C306B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8C306B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8C306B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C306B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B" w:rsidRDefault="008C306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C306B" w:rsidRDefault="008C30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自受理公证申请之日起七个工作日内向当事人出具公证书。但是，因不可抗力、补充证明材料、翻译或者需要核实有关情况的，所需时间不计算在期限内。</w:t>
            </w:r>
          </w:p>
        </w:tc>
      </w:tr>
    </w:tbl>
    <w:p w:rsidR="008C306B" w:rsidRDefault="008C306B">
      <w:pPr>
        <w:rPr>
          <w:rFonts w:cs="Times New Roman"/>
        </w:rPr>
      </w:pPr>
    </w:p>
    <w:sectPr w:rsidR="008C306B" w:rsidSect="006F2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5627"/>
    <w:rsid w:val="00000DE3"/>
    <w:rsid w:val="00002645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46D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1C6A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8DD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5627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B7CED"/>
    <w:rsid w:val="004C2132"/>
    <w:rsid w:val="004C339B"/>
    <w:rsid w:val="004C33AE"/>
    <w:rsid w:val="004C4C09"/>
    <w:rsid w:val="004C4E0D"/>
    <w:rsid w:val="004C7068"/>
    <w:rsid w:val="004C76EC"/>
    <w:rsid w:val="004D545A"/>
    <w:rsid w:val="004E0A55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13D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2E4F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AFF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306B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C6B0F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90C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27A5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4EE0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45ED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26F2D"/>
    <w:rsid w:val="00E310D3"/>
    <w:rsid w:val="00E3114B"/>
    <w:rsid w:val="00E31868"/>
    <w:rsid w:val="00E34272"/>
    <w:rsid w:val="00E342ED"/>
    <w:rsid w:val="00E379D8"/>
    <w:rsid w:val="00E379E9"/>
    <w:rsid w:val="00E401F6"/>
    <w:rsid w:val="00E41AA4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  <w:rsid w:val="6C6C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E4F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6F2E4F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2E4F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6F2E4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2E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132</Words>
  <Characters>756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2018-07-21T11:18:00Z</dcterms:created>
  <dcterms:modified xsi:type="dcterms:W3CDTF">2018-08-04T03:43:00Z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