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59" w:rsidRDefault="001E4C59" w:rsidP="001E4C5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公司章程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2B1C0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公司章程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E4C59" w:rsidRDefault="001E4C59" w:rsidP="00D80A5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1E4C59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E4C59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E4C59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FD35E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E4C59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2B1C0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C59" w:rsidRDefault="001E4C59" w:rsidP="002B1C07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E4C59" w:rsidRDefault="001E4C59" w:rsidP="00FD35E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E4C59" w:rsidRPr="002B1C07" w:rsidRDefault="001E4C59">
      <w:pPr>
        <w:rPr>
          <w:rFonts w:cs="Times New Roman"/>
        </w:rPr>
      </w:pPr>
    </w:p>
    <w:sectPr w:rsidR="001E4C59" w:rsidRPr="002B1C0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C59" w:rsidRDefault="001E4C59" w:rsidP="002B1C0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E4C59" w:rsidRDefault="001E4C59" w:rsidP="002B1C0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C59" w:rsidRDefault="001E4C59" w:rsidP="002B1C0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E4C59" w:rsidRDefault="001E4C59" w:rsidP="002B1C0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8A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1425"/>
    <w:rsid w:val="00061C4C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59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1C07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5707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237F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9ED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8A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A87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24F1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1C9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044A"/>
    <w:rsid w:val="00C721C2"/>
    <w:rsid w:val="00C73406"/>
    <w:rsid w:val="00C74207"/>
    <w:rsid w:val="00C765EF"/>
    <w:rsid w:val="00C80A19"/>
    <w:rsid w:val="00C81031"/>
    <w:rsid w:val="00C810A9"/>
    <w:rsid w:val="00C822F7"/>
    <w:rsid w:val="00C827A2"/>
    <w:rsid w:val="00C8335E"/>
    <w:rsid w:val="00C90D37"/>
    <w:rsid w:val="00C9419D"/>
    <w:rsid w:val="00C94F10"/>
    <w:rsid w:val="00C97254"/>
    <w:rsid w:val="00C97DA3"/>
    <w:rsid w:val="00CA0FEA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0A58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3305"/>
    <w:rsid w:val="00E34272"/>
    <w:rsid w:val="00E342ED"/>
    <w:rsid w:val="00E34761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5E23"/>
    <w:rsid w:val="00F76433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D35E8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C0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1C0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1C0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B1C0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1C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113</Words>
  <Characters>648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2018-07-21T11:18:00Z</dcterms:created>
  <dcterms:modified xsi:type="dcterms:W3CDTF">2018-08-04T03:36:00Z</dcterms:modified>
</cp:coreProperties>
</file>