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80" w:rsidRDefault="00FD7E80" w:rsidP="00FD7E8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其他保证（法人）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合同等与其他保证事项相关的材料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公证处可代拟保证书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D7E80" w:rsidTr="00B77FF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D7E80" w:rsidRDefault="00FD7E80" w:rsidP="00FD7E8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其他保证（个人）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合同等与其他保证事项相关的材料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公证处可代拟保证书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D7E8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D7E80" w:rsidRDefault="00FD7E80" w:rsidP="008C17F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FD7E8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FD7E8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FD7E8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D7E8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E80" w:rsidRDefault="00FD7E80" w:rsidP="00153BF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D7E80" w:rsidRDefault="00FD7E80" w:rsidP="00153BF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D7E80" w:rsidRPr="00C117D6" w:rsidRDefault="00FD7E80">
      <w:pPr>
        <w:rPr>
          <w:rFonts w:cs="Times New Roman"/>
        </w:rPr>
      </w:pPr>
    </w:p>
    <w:sectPr w:rsidR="00FD7E80" w:rsidRPr="00C117D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E80" w:rsidRDefault="00FD7E80" w:rsidP="00C117D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D7E80" w:rsidRDefault="00FD7E80" w:rsidP="00C117D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E80" w:rsidRDefault="00FD7E80" w:rsidP="00C117D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D7E80" w:rsidRDefault="00FD7E80" w:rsidP="00C117D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C2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44B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3BF2"/>
    <w:rsid w:val="00155BAC"/>
    <w:rsid w:val="00155BCE"/>
    <w:rsid w:val="00155D05"/>
    <w:rsid w:val="00156DCE"/>
    <w:rsid w:val="001609EC"/>
    <w:rsid w:val="00164987"/>
    <w:rsid w:val="00170B69"/>
    <w:rsid w:val="00170F34"/>
    <w:rsid w:val="00171C2F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972E3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3F02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2CB2"/>
    <w:rsid w:val="00724BC9"/>
    <w:rsid w:val="00724DEC"/>
    <w:rsid w:val="00725A84"/>
    <w:rsid w:val="00725F91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7FC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6F48"/>
    <w:rsid w:val="009370AF"/>
    <w:rsid w:val="00937787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2F1E"/>
    <w:rsid w:val="00AC43DC"/>
    <w:rsid w:val="00AC46E1"/>
    <w:rsid w:val="00AC5A21"/>
    <w:rsid w:val="00AC5A56"/>
    <w:rsid w:val="00AC6E34"/>
    <w:rsid w:val="00AC7B90"/>
    <w:rsid w:val="00AD1682"/>
    <w:rsid w:val="00AD2E9D"/>
    <w:rsid w:val="00AD43CB"/>
    <w:rsid w:val="00AD4700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07EB4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77FFB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17D6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6860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126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773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3678"/>
    <w:rsid w:val="00EA4940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4C69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D7E80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7D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117D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17D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117D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17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55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138</Words>
  <Characters>793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2018-07-21T11:17:00Z</dcterms:created>
  <dcterms:modified xsi:type="dcterms:W3CDTF">2018-08-04T03:40:00Z</dcterms:modified>
</cp:coreProperties>
</file>