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20C" w:rsidRDefault="0005320C" w:rsidP="0005320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保证书（法人）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05320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05320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5320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真实有效；法定代表人亲自办理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5320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合同等与保证事项相关的材料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05320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保证书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公证处可代拟保证书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05320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05320C" w:rsidRDefault="0005320C" w:rsidP="0005320C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保证书（个人）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05320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87C9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87C9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87C9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87C9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87C9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05320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87C9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5320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87C9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5320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87C9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合同等与保证事项相关的材料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05320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87C9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保证书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公证处可代拟保证书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05320C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87C9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87C9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05320C" w:rsidRDefault="0005320C" w:rsidP="00775A7B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05320C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05320C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05320C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05320C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20C" w:rsidRDefault="0005320C" w:rsidP="00EC75C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05320C" w:rsidRDefault="0005320C" w:rsidP="00EC75C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05320C" w:rsidRPr="00C1527D" w:rsidRDefault="0005320C">
      <w:pPr>
        <w:rPr>
          <w:rFonts w:cs="Times New Roman"/>
        </w:rPr>
      </w:pPr>
    </w:p>
    <w:sectPr w:rsidR="0005320C" w:rsidRPr="00C1527D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20C" w:rsidRDefault="0005320C" w:rsidP="00C1527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5320C" w:rsidRDefault="0005320C" w:rsidP="00C1527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20C" w:rsidRDefault="0005320C" w:rsidP="00C1527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5320C" w:rsidRDefault="0005320C" w:rsidP="00C1527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3DB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20C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38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09DF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2A87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342E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048D"/>
    <w:rsid w:val="003813E8"/>
    <w:rsid w:val="00381440"/>
    <w:rsid w:val="00382E35"/>
    <w:rsid w:val="00383033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0F4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212E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557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5A7B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9624E"/>
    <w:rsid w:val="008A0189"/>
    <w:rsid w:val="008A0AA5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D0EAE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68E1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06F0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3CDC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7FD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0D3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1A5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1BF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27D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3C4B"/>
    <w:rsid w:val="00D653A8"/>
    <w:rsid w:val="00D66B90"/>
    <w:rsid w:val="00D66BC4"/>
    <w:rsid w:val="00D67E8A"/>
    <w:rsid w:val="00D72618"/>
    <w:rsid w:val="00D73070"/>
    <w:rsid w:val="00D7337E"/>
    <w:rsid w:val="00D73C8B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16BB"/>
    <w:rsid w:val="00DC29A9"/>
    <w:rsid w:val="00DC5904"/>
    <w:rsid w:val="00DC59F0"/>
    <w:rsid w:val="00DC6471"/>
    <w:rsid w:val="00DD110E"/>
    <w:rsid w:val="00DD2C03"/>
    <w:rsid w:val="00DD4076"/>
    <w:rsid w:val="00DD508C"/>
    <w:rsid w:val="00DD75D9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87C93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C75C8"/>
    <w:rsid w:val="00ED0693"/>
    <w:rsid w:val="00ED0A10"/>
    <w:rsid w:val="00ED2490"/>
    <w:rsid w:val="00ED261D"/>
    <w:rsid w:val="00ED50C0"/>
    <w:rsid w:val="00ED63DB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7D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1527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1527D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1527D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152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138</Words>
  <Characters>787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2018-07-21T11:17:00Z</dcterms:created>
  <dcterms:modified xsi:type="dcterms:W3CDTF">2018-08-04T03:39:00Z</dcterms:modified>
</cp:coreProperties>
</file>