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D5" w:rsidRDefault="00D65FD5" w:rsidP="00D65FD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其他遗嘱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D65FD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D65FD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立遗嘱人的身份证、户口簿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both"/>
              <w:rPr>
                <w:kern w:val="2"/>
                <w:sz w:val="18"/>
                <w:szCs w:val="18"/>
              </w:rPr>
            </w:pPr>
            <w:r w:rsidRPr="006621F0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rFonts w:hint="eastAsia"/>
                <w:kern w:val="2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本人亲自办理；需预约办理</w:t>
            </w:r>
            <w:r>
              <w:rPr>
                <w:sz w:val="18"/>
                <w:szCs w:val="18"/>
              </w:rPr>
              <w:t xml:space="preserve">            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65FD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CE79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与其他遗嘱相关的材料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both"/>
              <w:rPr>
                <w:kern w:val="2"/>
                <w:sz w:val="18"/>
                <w:szCs w:val="18"/>
              </w:rPr>
            </w:pPr>
            <w:r w:rsidRPr="006621F0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65FD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CE79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遗嘱文书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Pr="006621F0" w:rsidRDefault="00D65FD5" w:rsidP="00153BF2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公证处可代拟遗嘱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D65FD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both"/>
              <w:rPr>
                <w:kern w:val="2"/>
                <w:sz w:val="18"/>
                <w:szCs w:val="18"/>
              </w:rPr>
            </w:pPr>
            <w:r w:rsidRPr="006621F0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D65FD5" w:rsidRDefault="00D65FD5" w:rsidP="00826EC9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D65FD5" w:rsidRDefault="00D65FD5" w:rsidP="00826EC9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D65FD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D65FD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D65FD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65FD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承诺办结时限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FD5" w:rsidRDefault="00D65FD5" w:rsidP="00153BF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承诺办结时限说明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FD5" w:rsidRDefault="00D65FD5" w:rsidP="00153BF2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65FD5" w:rsidRDefault="00D65FD5" w:rsidP="00CE79B5">
      <w:pPr>
        <w:rPr>
          <w:rFonts w:cs="Times New Roman"/>
        </w:rPr>
      </w:pPr>
    </w:p>
    <w:p w:rsidR="00D65FD5" w:rsidRPr="00F76541" w:rsidRDefault="00D65FD5" w:rsidP="00CE79B5">
      <w:pPr>
        <w:rPr>
          <w:rFonts w:cs="Times New Roman"/>
        </w:rPr>
      </w:pPr>
    </w:p>
    <w:p w:rsidR="00D65FD5" w:rsidRPr="00CE79B5" w:rsidRDefault="00D65FD5">
      <w:pPr>
        <w:rPr>
          <w:rFonts w:cs="Times New Roman"/>
        </w:rPr>
      </w:pPr>
    </w:p>
    <w:sectPr w:rsidR="00D65FD5" w:rsidRPr="00CE79B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FD5" w:rsidRDefault="00D65FD5" w:rsidP="00CE79B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65FD5" w:rsidRDefault="00D65FD5" w:rsidP="00CE79B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FD5" w:rsidRDefault="00D65FD5" w:rsidP="00CE79B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65FD5" w:rsidRDefault="00D65FD5" w:rsidP="00CE79B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3A5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207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3BF2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1D53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205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3D9F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56D2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0139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5F6"/>
    <w:rsid w:val="00646A1A"/>
    <w:rsid w:val="00647D65"/>
    <w:rsid w:val="0065045E"/>
    <w:rsid w:val="00651345"/>
    <w:rsid w:val="006516B0"/>
    <w:rsid w:val="00654155"/>
    <w:rsid w:val="00661CA5"/>
    <w:rsid w:val="006621F0"/>
    <w:rsid w:val="006637B5"/>
    <w:rsid w:val="00663C67"/>
    <w:rsid w:val="00665482"/>
    <w:rsid w:val="00671E64"/>
    <w:rsid w:val="0067241B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26EC9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1AAE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3D0"/>
    <w:rsid w:val="0094752A"/>
    <w:rsid w:val="0095044D"/>
    <w:rsid w:val="0095161B"/>
    <w:rsid w:val="00951E0C"/>
    <w:rsid w:val="00952197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E7D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46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28C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3619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1553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E79B5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5FD5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13A5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28B8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6541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B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E79B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79B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E79B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79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92</Words>
  <Characters>527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2018-07-21T11:17:00Z</dcterms:created>
  <dcterms:modified xsi:type="dcterms:W3CDTF">2018-08-04T03:27:00Z</dcterms:modified>
</cp:coreProperties>
</file>