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DB" w:rsidRDefault="00D455DB" w:rsidP="00D455DB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处理事务的遗嘱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D455D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D455D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 w:rsidP="00AA7407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立遗嘱人的身份证、户口簿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真实有效；本人亲自办理；需预约办理</w:t>
            </w:r>
            <w:r>
              <w:rPr>
                <w:sz w:val="18"/>
                <w:szCs w:val="18"/>
              </w:rPr>
              <w:t xml:space="preserve">            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D455D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与遗嘱处理事务相关的材料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D455D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遗嘱文书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公证处可代拟遗嘱文书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Pr="00573A48" w:rsidRDefault="00D455D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D455D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D455DB" w:rsidRDefault="00D455DB" w:rsidP="002B6D66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D455DB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D455DB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D455DB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D455DB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承诺办结时限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5DB" w:rsidRDefault="00D455DB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承诺办结时限说明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455DB" w:rsidRDefault="00D455DB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D455DB" w:rsidRDefault="00D455DB" w:rsidP="00F76541">
      <w:pPr>
        <w:rPr>
          <w:rFonts w:cs="Times New Roman"/>
        </w:rPr>
      </w:pPr>
    </w:p>
    <w:p w:rsidR="00D455DB" w:rsidRPr="00F76541" w:rsidRDefault="00D455DB">
      <w:pPr>
        <w:rPr>
          <w:rFonts w:cs="Times New Roman"/>
        </w:rPr>
      </w:pPr>
    </w:p>
    <w:sectPr w:rsidR="00D455DB" w:rsidRPr="00F76541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5DB" w:rsidRDefault="00D455DB" w:rsidP="00F7654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455DB" w:rsidRDefault="00D455DB" w:rsidP="00F7654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5DB" w:rsidRDefault="00D455DB" w:rsidP="00F7654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455DB" w:rsidRDefault="00D455DB" w:rsidP="00F7654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7E3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A724A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86786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D66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559FC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4C68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34A"/>
    <w:rsid w:val="00566498"/>
    <w:rsid w:val="00567575"/>
    <w:rsid w:val="00567990"/>
    <w:rsid w:val="00571FF5"/>
    <w:rsid w:val="00573175"/>
    <w:rsid w:val="00573518"/>
    <w:rsid w:val="00573A4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C5750"/>
    <w:rsid w:val="006D12FB"/>
    <w:rsid w:val="006D31DB"/>
    <w:rsid w:val="006D3C6A"/>
    <w:rsid w:val="006D4210"/>
    <w:rsid w:val="006D7B98"/>
    <w:rsid w:val="006E02EB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270F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34A"/>
    <w:rsid w:val="00795E6D"/>
    <w:rsid w:val="00796375"/>
    <w:rsid w:val="00797954"/>
    <w:rsid w:val="007A05C4"/>
    <w:rsid w:val="007A0C81"/>
    <w:rsid w:val="007A2A71"/>
    <w:rsid w:val="007A3234"/>
    <w:rsid w:val="007A6206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6ED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59B4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41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185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A41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319D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407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5E1F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55DB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0215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73D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47E3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5059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6541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54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7654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654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7654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65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93</Words>
  <Characters>534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2018-07-21T11:16:00Z</dcterms:created>
  <dcterms:modified xsi:type="dcterms:W3CDTF">2018-08-04T03:26:00Z</dcterms:modified>
</cp:coreProperties>
</file>