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C2A" w:rsidRDefault="00900C2A" w:rsidP="00BA0BB7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遗嘱监护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90"/>
        <w:gridCol w:w="2734"/>
        <w:gridCol w:w="1433"/>
        <w:gridCol w:w="1433"/>
        <w:gridCol w:w="1222"/>
      </w:tblGrid>
      <w:tr w:rsidR="00900C2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900C2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立遗嘱人的身份证、户口簿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真实有效；本人亲自办理；需预约办理</w:t>
            </w:r>
            <w:r>
              <w:rPr>
                <w:sz w:val="18"/>
                <w:szCs w:val="18"/>
              </w:rPr>
              <w:t xml:space="preserve">         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00C2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被监护人的身份证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00C2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被监护人为无民事行为能力人或限制民事行为能力人的材料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00C2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立遗嘱人与被监护人的关系证明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00C2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遗嘱监护文书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拟文书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900C2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900C2A" w:rsidRDefault="00900C2A" w:rsidP="00E852C1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900C2A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900C2A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900C2A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900C2A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承诺办结时限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C2A" w:rsidRDefault="00900C2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承诺办结时限说明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00C2A" w:rsidRDefault="00900C2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900C2A" w:rsidRDefault="00900C2A">
      <w:pPr>
        <w:rPr>
          <w:rFonts w:cs="Times New Roman"/>
        </w:rPr>
      </w:pPr>
    </w:p>
    <w:p w:rsidR="00900C2A" w:rsidRDefault="00900C2A">
      <w:pPr>
        <w:rPr>
          <w:rFonts w:cs="Times New Roman"/>
        </w:rPr>
      </w:pPr>
    </w:p>
    <w:sectPr w:rsidR="00900C2A" w:rsidSect="00573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A40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96A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22E7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39B3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E5D67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213A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170F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47B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00E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17A40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1EA6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0B0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30028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19A1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1A0A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0C2A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30D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1531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639B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0BB7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3573E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A67E5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2C1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60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  <w:rsid w:val="54B73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47B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57347B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7347B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57347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34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110</Words>
  <Characters>632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2018-07-21T11:15:00Z</dcterms:created>
  <dcterms:modified xsi:type="dcterms:W3CDTF">2018-08-04T03:26:00Z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