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C2C" w:rsidRDefault="004B5C2C" w:rsidP="00EB6ACB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处分财产的遗嘱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90"/>
        <w:gridCol w:w="2734"/>
        <w:gridCol w:w="1433"/>
        <w:gridCol w:w="1433"/>
        <w:gridCol w:w="1222"/>
      </w:tblGrid>
      <w:tr w:rsidR="004B5C2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2C" w:rsidRDefault="004B5C2C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C2C" w:rsidRDefault="004B5C2C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C2C" w:rsidRDefault="004B5C2C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C2C" w:rsidRDefault="004B5C2C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C2C" w:rsidRDefault="004B5C2C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4B5C2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2C" w:rsidRDefault="004B5C2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立遗嘱人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遗赠人的身份证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5C2C" w:rsidRDefault="004B5C2C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真实有效；本人亲自办理；需预约办理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5C2C" w:rsidRDefault="004B5C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5C2C" w:rsidRDefault="004B5C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5C2C" w:rsidRDefault="004B5C2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4B5C2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2C" w:rsidRDefault="004B5C2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受益人的身份证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5C2C" w:rsidRDefault="004B5C2C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5C2C" w:rsidRDefault="004B5C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5C2C" w:rsidRDefault="004B5C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5C2C" w:rsidRDefault="004B5C2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4B5C2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2C" w:rsidRDefault="004B5C2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立遗嘱人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遗赠人的户口簿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5C2C" w:rsidRDefault="004B5C2C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5C2C" w:rsidRDefault="004B5C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5C2C" w:rsidRDefault="004B5C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5C2C" w:rsidRDefault="004B5C2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4B5C2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2C" w:rsidRDefault="004B5C2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立遗嘱人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遗赠人的婚姻状况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5C2C" w:rsidRDefault="004B5C2C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5C2C" w:rsidRDefault="004B5C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5C2C" w:rsidRDefault="004B5C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5C2C" w:rsidRDefault="004B5C2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4B5C2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2C" w:rsidRDefault="004B5C2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财产凭证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5C2C" w:rsidRDefault="004B5C2C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5C2C" w:rsidRDefault="004B5C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5C2C" w:rsidRDefault="004B5C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5C2C" w:rsidRDefault="004B5C2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4B5C2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2C" w:rsidRDefault="004B5C2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立遗嘱人与受益人的关系证明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5C2C" w:rsidRDefault="004B5C2C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5C2C" w:rsidRDefault="004B5C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5C2C" w:rsidRDefault="004B5C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5C2C" w:rsidRDefault="004B5C2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4B5C2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2C" w:rsidRDefault="004B5C2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遗嘱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遗赠文书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5C2C" w:rsidRDefault="004B5C2C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公证处可代</w:t>
            </w:r>
            <w:bookmarkStart w:id="0" w:name="_GoBack"/>
            <w:bookmarkEnd w:id="0"/>
            <w:r>
              <w:rPr>
                <w:rFonts w:hint="eastAsia"/>
                <w:sz w:val="18"/>
                <w:szCs w:val="18"/>
              </w:rPr>
              <w:t>拟遗嘱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遗赠文书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5C2C" w:rsidRDefault="004B5C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5C2C" w:rsidRDefault="004B5C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5C2C" w:rsidRDefault="004B5C2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4B5C2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2C" w:rsidRDefault="004B5C2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5C2C" w:rsidRDefault="004B5C2C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5C2C" w:rsidRDefault="004B5C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5C2C" w:rsidRDefault="004B5C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5C2C" w:rsidRDefault="004B5C2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4B5C2C" w:rsidRDefault="004B5C2C" w:rsidP="002742D7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5"/>
        <w:gridCol w:w="1140"/>
        <w:gridCol w:w="1656"/>
        <w:gridCol w:w="4119"/>
      </w:tblGrid>
      <w:tr w:rsidR="004B5C2C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2C" w:rsidRDefault="004B5C2C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5C2C" w:rsidRDefault="004B5C2C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4B5C2C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2C" w:rsidRDefault="004B5C2C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5C2C" w:rsidRDefault="004B5C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C2C" w:rsidRDefault="004B5C2C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5C2C" w:rsidRDefault="004B5C2C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4B5C2C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2C" w:rsidRDefault="004B5C2C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5C2C" w:rsidRDefault="004B5C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C2C" w:rsidRDefault="004B5C2C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5C2C" w:rsidRDefault="004B5C2C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4B5C2C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2C" w:rsidRDefault="004B5C2C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承诺办结时限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5C2C" w:rsidRDefault="004B5C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C2C" w:rsidRDefault="004B5C2C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承诺办结时限说明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5C2C" w:rsidRDefault="004B5C2C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4B5C2C" w:rsidRDefault="004B5C2C">
      <w:pPr>
        <w:rPr>
          <w:rFonts w:cs="Times New Roman"/>
        </w:rPr>
      </w:pPr>
    </w:p>
    <w:sectPr w:rsidR="004B5C2C" w:rsidSect="009874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5566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5DAA"/>
    <w:rsid w:val="00037C55"/>
    <w:rsid w:val="00040D2A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D63DC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15B6"/>
    <w:rsid w:val="0019272E"/>
    <w:rsid w:val="00192881"/>
    <w:rsid w:val="00194430"/>
    <w:rsid w:val="00194B32"/>
    <w:rsid w:val="001968CB"/>
    <w:rsid w:val="00197BC8"/>
    <w:rsid w:val="001A3038"/>
    <w:rsid w:val="001A6AA8"/>
    <w:rsid w:val="001B3330"/>
    <w:rsid w:val="001B6097"/>
    <w:rsid w:val="001B75B1"/>
    <w:rsid w:val="001C0263"/>
    <w:rsid w:val="001C04CC"/>
    <w:rsid w:val="001C2A8F"/>
    <w:rsid w:val="001C4B5B"/>
    <w:rsid w:val="001C5668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1768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E4B"/>
    <w:rsid w:val="00216721"/>
    <w:rsid w:val="00220097"/>
    <w:rsid w:val="00220915"/>
    <w:rsid w:val="00222CAB"/>
    <w:rsid w:val="00222FF5"/>
    <w:rsid w:val="0022546F"/>
    <w:rsid w:val="0022608E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2D7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6EA4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3D51"/>
    <w:rsid w:val="0038481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566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2C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2A91"/>
    <w:rsid w:val="00543FA7"/>
    <w:rsid w:val="005478A1"/>
    <w:rsid w:val="00550F5E"/>
    <w:rsid w:val="00552778"/>
    <w:rsid w:val="00552ED1"/>
    <w:rsid w:val="0055507F"/>
    <w:rsid w:val="00557F35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77848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627F"/>
    <w:rsid w:val="00701347"/>
    <w:rsid w:val="00704D3A"/>
    <w:rsid w:val="00705968"/>
    <w:rsid w:val="00710B4E"/>
    <w:rsid w:val="00711C9B"/>
    <w:rsid w:val="00712381"/>
    <w:rsid w:val="00712621"/>
    <w:rsid w:val="00714684"/>
    <w:rsid w:val="00716E64"/>
    <w:rsid w:val="00717CC1"/>
    <w:rsid w:val="00724BC9"/>
    <w:rsid w:val="00724DEC"/>
    <w:rsid w:val="00725A84"/>
    <w:rsid w:val="00725F91"/>
    <w:rsid w:val="00730028"/>
    <w:rsid w:val="00730733"/>
    <w:rsid w:val="00730CDD"/>
    <w:rsid w:val="00734802"/>
    <w:rsid w:val="007351AB"/>
    <w:rsid w:val="007375D1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1253"/>
    <w:rsid w:val="007C2673"/>
    <w:rsid w:val="007C5F4A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ACA"/>
    <w:rsid w:val="007E20FD"/>
    <w:rsid w:val="007E3E45"/>
    <w:rsid w:val="007E46DB"/>
    <w:rsid w:val="007E50DF"/>
    <w:rsid w:val="007E511F"/>
    <w:rsid w:val="007E671E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5CB1"/>
    <w:rsid w:val="008A6661"/>
    <w:rsid w:val="008B3FAF"/>
    <w:rsid w:val="008B5076"/>
    <w:rsid w:val="008B6CA4"/>
    <w:rsid w:val="008B79E0"/>
    <w:rsid w:val="008C18EE"/>
    <w:rsid w:val="008C41E5"/>
    <w:rsid w:val="008C50DE"/>
    <w:rsid w:val="008C6D63"/>
    <w:rsid w:val="008D0EAE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8D2"/>
    <w:rsid w:val="009059A7"/>
    <w:rsid w:val="00914645"/>
    <w:rsid w:val="00914BC8"/>
    <w:rsid w:val="00915056"/>
    <w:rsid w:val="00916B4E"/>
    <w:rsid w:val="009218F0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77E4D"/>
    <w:rsid w:val="00983329"/>
    <w:rsid w:val="00984BCF"/>
    <w:rsid w:val="009874A8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0CD7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4CA4"/>
    <w:rsid w:val="00BB55CF"/>
    <w:rsid w:val="00BB6059"/>
    <w:rsid w:val="00BB74F8"/>
    <w:rsid w:val="00BB7C7B"/>
    <w:rsid w:val="00BC09C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80A19"/>
    <w:rsid w:val="00C810A9"/>
    <w:rsid w:val="00C822F7"/>
    <w:rsid w:val="00C827A2"/>
    <w:rsid w:val="00C8335E"/>
    <w:rsid w:val="00C90D37"/>
    <w:rsid w:val="00C9419D"/>
    <w:rsid w:val="00C94F10"/>
    <w:rsid w:val="00C95A3B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F71"/>
    <w:rsid w:val="00D050C4"/>
    <w:rsid w:val="00D0596C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4D89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ACB"/>
    <w:rsid w:val="00EB6B4B"/>
    <w:rsid w:val="00EC031A"/>
    <w:rsid w:val="00EC03BF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50C0"/>
    <w:rsid w:val="00ED69B9"/>
    <w:rsid w:val="00ED7F88"/>
    <w:rsid w:val="00EE06F8"/>
    <w:rsid w:val="00EE5026"/>
    <w:rsid w:val="00EE58D2"/>
    <w:rsid w:val="00EE6E78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037A"/>
    <w:rsid w:val="00F3178C"/>
    <w:rsid w:val="00F31815"/>
    <w:rsid w:val="00F31A80"/>
    <w:rsid w:val="00F3206F"/>
    <w:rsid w:val="00F325A7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5FD1"/>
    <w:rsid w:val="00F46B27"/>
    <w:rsid w:val="00F471BC"/>
    <w:rsid w:val="00F47865"/>
    <w:rsid w:val="00F47CBB"/>
    <w:rsid w:val="00F50BA6"/>
    <w:rsid w:val="00F53C12"/>
    <w:rsid w:val="00F54A10"/>
    <w:rsid w:val="00F5742A"/>
    <w:rsid w:val="00F6099B"/>
    <w:rsid w:val="00F61CE0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2431"/>
    <w:rsid w:val="00FF3A76"/>
    <w:rsid w:val="00FF5598"/>
    <w:rsid w:val="00FF57A2"/>
    <w:rsid w:val="00FF7888"/>
    <w:rsid w:val="00FF7A6A"/>
    <w:rsid w:val="00FF7E78"/>
    <w:rsid w:val="1EB22DE8"/>
    <w:rsid w:val="7D0D2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4A8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9874A8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874A8"/>
    <w:rPr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9874A8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874A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</Pages>
  <Words>125</Words>
  <Characters>713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4</cp:revision>
  <dcterms:created xsi:type="dcterms:W3CDTF">2018-07-21T11:14:00Z</dcterms:created>
  <dcterms:modified xsi:type="dcterms:W3CDTF">2018-08-04T03:00:00Z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