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BB" w:rsidRDefault="001C59BB" w:rsidP="0007239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受赠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受赠人的身份证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受赠人的户口簿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受赠的依据（例如赠与书）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财产凭证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赠与人与受赠人的关系证明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受赠文书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rFonts w:cs="Times New Roman"/>
                <w:sz w:val="18"/>
                <w:szCs w:val="18"/>
              </w:rPr>
            </w:pPr>
            <w:bookmarkStart w:id="0" w:name="_GoBack"/>
            <w:r>
              <w:rPr>
                <w:rFonts w:hint="eastAsia"/>
                <w:sz w:val="18"/>
                <w:szCs w:val="18"/>
              </w:rPr>
              <w:t>公证处可代</w:t>
            </w:r>
            <w:bookmarkEnd w:id="0"/>
            <w:r>
              <w:rPr>
                <w:rFonts w:hint="eastAsia"/>
                <w:sz w:val="18"/>
                <w:szCs w:val="18"/>
              </w:rPr>
              <w:t>拟受赠文书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1C59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C59BB" w:rsidRDefault="001C59BB" w:rsidP="003F68B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1C59BB" w:rsidRDefault="001C59BB" w:rsidP="003F68B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1C59B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C59B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C59B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C59B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9BB" w:rsidRDefault="001C59B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C59BB" w:rsidRDefault="001C59B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C59BB" w:rsidRDefault="001C59BB">
      <w:pPr>
        <w:rPr>
          <w:rFonts w:cs="Times New Roman"/>
        </w:rPr>
      </w:pPr>
    </w:p>
    <w:p w:rsidR="001C59BB" w:rsidRDefault="001C59BB">
      <w:pPr>
        <w:rPr>
          <w:rFonts w:cs="Times New Roman"/>
        </w:rPr>
      </w:pPr>
    </w:p>
    <w:sectPr w:rsidR="001C59BB" w:rsidSect="000B7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F1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2397"/>
    <w:rsid w:val="00073A8C"/>
    <w:rsid w:val="00073C30"/>
    <w:rsid w:val="00075673"/>
    <w:rsid w:val="000758CA"/>
    <w:rsid w:val="00075C8D"/>
    <w:rsid w:val="00084626"/>
    <w:rsid w:val="000849C7"/>
    <w:rsid w:val="00084D34"/>
    <w:rsid w:val="000850BE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574"/>
    <w:rsid w:val="000B597C"/>
    <w:rsid w:val="000B5B61"/>
    <w:rsid w:val="000B5E1F"/>
    <w:rsid w:val="000B7952"/>
    <w:rsid w:val="000B798F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6169"/>
    <w:rsid w:val="000F7CEF"/>
    <w:rsid w:val="001003AA"/>
    <w:rsid w:val="00101377"/>
    <w:rsid w:val="001028D5"/>
    <w:rsid w:val="00102FBA"/>
    <w:rsid w:val="001037EE"/>
    <w:rsid w:val="00110E42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59BB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68B7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5F10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26FC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D577E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5EC1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512A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677C0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E6812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26BD"/>
    <w:rsid w:val="008D2B08"/>
    <w:rsid w:val="008D2EE6"/>
    <w:rsid w:val="008D338B"/>
    <w:rsid w:val="008D4BBB"/>
    <w:rsid w:val="008E0219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6BA6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3C4A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7637E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6E8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33DE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011"/>
    <w:rsid w:val="00B362C9"/>
    <w:rsid w:val="00B36AA2"/>
    <w:rsid w:val="00B36F91"/>
    <w:rsid w:val="00B36FA7"/>
    <w:rsid w:val="00B3738D"/>
    <w:rsid w:val="00B425F5"/>
    <w:rsid w:val="00B44052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5EE6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56F9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2CD8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2431"/>
    <w:rsid w:val="00FF3A76"/>
    <w:rsid w:val="00FF5598"/>
    <w:rsid w:val="00FF57A2"/>
    <w:rsid w:val="00FF7888"/>
    <w:rsid w:val="00FF7A6A"/>
    <w:rsid w:val="00FF7E78"/>
    <w:rsid w:val="3D98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98F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0B798F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798F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0B798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79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112</Words>
  <Characters>641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2018-07-21T11:13:00Z</dcterms:created>
  <dcterms:modified xsi:type="dcterms:W3CDTF">2018-08-04T02:53:00Z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