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CB4" w:rsidRDefault="00A24CB4" w:rsidP="00C028BE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1 </w:t>
      </w:r>
      <w:r>
        <w:rPr>
          <w:rFonts w:ascii="黑体" w:eastAsia="黑体" w:hAnsi="黑体" w:cs="黑体" w:hint="eastAsia"/>
          <w:sz w:val="21"/>
          <w:szCs w:val="21"/>
        </w:rPr>
        <w:t>赠与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8312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90"/>
        <w:gridCol w:w="2734"/>
        <w:gridCol w:w="1433"/>
        <w:gridCol w:w="1433"/>
        <w:gridCol w:w="1222"/>
      </w:tblGrid>
      <w:tr w:rsidR="00A24CB4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B4" w:rsidRDefault="00A24CB4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4CB4" w:rsidRDefault="00A24CB4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4CB4" w:rsidRDefault="00A24CB4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4CB4" w:rsidRDefault="00A24CB4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4CB4" w:rsidRDefault="00A24CB4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纸质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电子版</w:t>
            </w:r>
          </w:p>
        </w:tc>
      </w:tr>
      <w:tr w:rsidR="00A24CB4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B4" w:rsidRDefault="00A24CB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赠与人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受赠人的身份证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24CB4" w:rsidRDefault="00A24CB4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真实有效；本人亲自办理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24CB4" w:rsidRDefault="00A24C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24CB4" w:rsidRDefault="00A24C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24CB4" w:rsidRDefault="00A24CB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A24CB4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B4" w:rsidRDefault="00A24CB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赠与人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受赠人的户口簿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24CB4" w:rsidRDefault="00A24CB4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24CB4" w:rsidRDefault="00A24C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24CB4" w:rsidRDefault="00A24C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24CB4" w:rsidRDefault="00A24CB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A24CB4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B4" w:rsidRDefault="00A24CB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赠与人的婚姻状况材料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24CB4" w:rsidRDefault="00A24CB4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真实有效；如处分夫妻共有财产需配偶到场</w:t>
            </w:r>
            <w:r>
              <w:rPr>
                <w:sz w:val="18"/>
                <w:szCs w:val="18"/>
              </w:rPr>
              <w:t xml:space="preserve">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24CB4" w:rsidRDefault="00A24C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24CB4" w:rsidRDefault="00A24C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24CB4" w:rsidRDefault="00A24CB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A24CB4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B4" w:rsidRDefault="00A24CB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财产凭证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24CB4" w:rsidRDefault="00A24CB4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24CB4" w:rsidRDefault="00A24C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24CB4" w:rsidRDefault="00A24C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24CB4" w:rsidRDefault="00A24CB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A24CB4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B4" w:rsidRDefault="00A24CB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赠与人与受赠人的关系证明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24CB4" w:rsidRDefault="00A24CB4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24CB4" w:rsidRDefault="00A24C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24CB4" w:rsidRDefault="00A24C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24CB4" w:rsidRDefault="00A24CB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A24CB4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B4" w:rsidRDefault="00A24CB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赠与书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24CB4" w:rsidRDefault="00A24CB4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公证处可代</w:t>
            </w:r>
            <w:bookmarkStart w:id="0" w:name="_GoBack"/>
            <w:bookmarkEnd w:id="0"/>
            <w:r>
              <w:rPr>
                <w:rFonts w:hint="eastAsia"/>
                <w:sz w:val="18"/>
                <w:szCs w:val="18"/>
              </w:rPr>
              <w:t>拟赠与书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24CB4" w:rsidRDefault="00A24C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24CB4" w:rsidRDefault="00A24C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24CB4" w:rsidRDefault="00A24CB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</w:p>
        </w:tc>
      </w:tr>
      <w:tr w:rsidR="00A24CB4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B4" w:rsidRDefault="00A24CB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24CB4" w:rsidRDefault="00A24CB4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24CB4" w:rsidRDefault="00A24C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24CB4" w:rsidRDefault="00A24C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24CB4" w:rsidRDefault="00A24CB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</w:tbl>
    <w:p w:rsidR="00A24CB4" w:rsidRDefault="00A24CB4" w:rsidP="004E795C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</w:p>
    <w:p w:rsidR="00A24CB4" w:rsidRDefault="00A24CB4" w:rsidP="004E795C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2 </w:t>
      </w:r>
      <w:r>
        <w:rPr>
          <w:rFonts w:ascii="黑体" w:eastAsia="黑体" w:hAnsi="黑体" w:cs="黑体" w:hint="eastAsia"/>
          <w:sz w:val="21"/>
          <w:szCs w:val="21"/>
        </w:rPr>
        <w:t>最快办结时限</w:t>
      </w:r>
    </w:p>
    <w:tbl>
      <w:tblPr>
        <w:tblW w:w="834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5"/>
        <w:gridCol w:w="1140"/>
        <w:gridCol w:w="1656"/>
        <w:gridCol w:w="4119"/>
      </w:tblGrid>
      <w:tr w:rsidR="00A24CB4">
        <w:trPr>
          <w:trHeight w:val="483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B4" w:rsidRDefault="00A24CB4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申请时限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24CB4" w:rsidRDefault="00A24CB4">
            <w:pPr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</w:p>
        </w:tc>
      </w:tr>
      <w:tr w:rsidR="00A24CB4">
        <w:trPr>
          <w:trHeight w:val="45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B4" w:rsidRDefault="00A24CB4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24CB4" w:rsidRDefault="00A24CB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4CB4" w:rsidRDefault="00A24CB4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24CB4" w:rsidRDefault="00A24CB4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申请人提供充足的申请资料即可受理。</w:t>
            </w:r>
          </w:p>
        </w:tc>
      </w:tr>
      <w:tr w:rsidR="00A24CB4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B4" w:rsidRDefault="00A24CB4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24CB4" w:rsidRDefault="00A24CB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4CB4" w:rsidRDefault="00A24CB4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24CB4" w:rsidRDefault="00A24CB4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机构经审查，认为申请提供的证明材料真实、合法、充分，申请公证的事项真实、合法的，应当自受理公证申请之日起十五个工作日内向当事人出具公证书。但是，因不可抗力、补充证明材料或者需要核实有关情况的，所需时间不计算在期限内。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A24CB4">
        <w:trPr>
          <w:trHeight w:val="43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B4" w:rsidRDefault="00A24CB4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24CB4" w:rsidRDefault="00A24CB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4CB4" w:rsidRDefault="00A24CB4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24CB4" w:rsidRDefault="00A24CB4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自受理公证申请之日起七个工作日内向当事人出具公证书。但是，因不可抗力、补充证明材料或者需要核实有关情况的，所需时间不计算在期限内。</w:t>
            </w:r>
          </w:p>
        </w:tc>
      </w:tr>
    </w:tbl>
    <w:p w:rsidR="00A24CB4" w:rsidRDefault="00A24CB4">
      <w:pPr>
        <w:rPr>
          <w:rFonts w:cs="Times New Roman"/>
        </w:rPr>
      </w:pPr>
    </w:p>
    <w:sectPr w:rsidR="00A24CB4" w:rsidSect="008632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um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3A94"/>
    <w:rsid w:val="00000DE3"/>
    <w:rsid w:val="0000267B"/>
    <w:rsid w:val="000049E9"/>
    <w:rsid w:val="00005133"/>
    <w:rsid w:val="00006B9F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0EE"/>
    <w:rsid w:val="00034E39"/>
    <w:rsid w:val="00037C55"/>
    <w:rsid w:val="00040D2A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42B2"/>
    <w:rsid w:val="000A5602"/>
    <w:rsid w:val="000B3625"/>
    <w:rsid w:val="000B597C"/>
    <w:rsid w:val="000B5B61"/>
    <w:rsid w:val="000B5E1F"/>
    <w:rsid w:val="000B7952"/>
    <w:rsid w:val="000C0103"/>
    <w:rsid w:val="000C0966"/>
    <w:rsid w:val="000C12DD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E0737"/>
    <w:rsid w:val="000E62DE"/>
    <w:rsid w:val="000F0206"/>
    <w:rsid w:val="000F1614"/>
    <w:rsid w:val="000F3C60"/>
    <w:rsid w:val="000F4523"/>
    <w:rsid w:val="000F6169"/>
    <w:rsid w:val="000F7CEF"/>
    <w:rsid w:val="001003AA"/>
    <w:rsid w:val="00101377"/>
    <w:rsid w:val="001028D5"/>
    <w:rsid w:val="00102FBA"/>
    <w:rsid w:val="001037EE"/>
    <w:rsid w:val="00110E42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216"/>
    <w:rsid w:val="00150F72"/>
    <w:rsid w:val="00151BE1"/>
    <w:rsid w:val="00151C2D"/>
    <w:rsid w:val="00152DBE"/>
    <w:rsid w:val="00155BAC"/>
    <w:rsid w:val="00155BCE"/>
    <w:rsid w:val="00156DCE"/>
    <w:rsid w:val="001609EC"/>
    <w:rsid w:val="00164987"/>
    <w:rsid w:val="00170B69"/>
    <w:rsid w:val="00170F34"/>
    <w:rsid w:val="00172C8F"/>
    <w:rsid w:val="001730A7"/>
    <w:rsid w:val="001758A5"/>
    <w:rsid w:val="0018066A"/>
    <w:rsid w:val="00184CDF"/>
    <w:rsid w:val="00187DDD"/>
    <w:rsid w:val="001915B6"/>
    <w:rsid w:val="0019272E"/>
    <w:rsid w:val="00192881"/>
    <w:rsid w:val="00194430"/>
    <w:rsid w:val="00194AFD"/>
    <w:rsid w:val="00194B32"/>
    <w:rsid w:val="001968CB"/>
    <w:rsid w:val="00197BC8"/>
    <w:rsid w:val="001A3038"/>
    <w:rsid w:val="001A6AA8"/>
    <w:rsid w:val="001B3330"/>
    <w:rsid w:val="001B6097"/>
    <w:rsid w:val="001B75B1"/>
    <w:rsid w:val="001C0263"/>
    <w:rsid w:val="001C04CC"/>
    <w:rsid w:val="001C2A8F"/>
    <w:rsid w:val="001C4B5B"/>
    <w:rsid w:val="001C5668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6B26"/>
    <w:rsid w:val="001F72C0"/>
    <w:rsid w:val="001F741D"/>
    <w:rsid w:val="002037A4"/>
    <w:rsid w:val="00204064"/>
    <w:rsid w:val="00205115"/>
    <w:rsid w:val="00210670"/>
    <w:rsid w:val="002107FE"/>
    <w:rsid w:val="00210FAF"/>
    <w:rsid w:val="00211B58"/>
    <w:rsid w:val="00212E4B"/>
    <w:rsid w:val="00216721"/>
    <w:rsid w:val="00220097"/>
    <w:rsid w:val="00220915"/>
    <w:rsid w:val="00222CAB"/>
    <w:rsid w:val="00222FF5"/>
    <w:rsid w:val="0022546F"/>
    <w:rsid w:val="0022608E"/>
    <w:rsid w:val="002278C5"/>
    <w:rsid w:val="002310E1"/>
    <w:rsid w:val="002366EC"/>
    <w:rsid w:val="00236E09"/>
    <w:rsid w:val="0024214E"/>
    <w:rsid w:val="00244DF6"/>
    <w:rsid w:val="00246003"/>
    <w:rsid w:val="00247508"/>
    <w:rsid w:val="00250FF5"/>
    <w:rsid w:val="002517D6"/>
    <w:rsid w:val="0025377E"/>
    <w:rsid w:val="00254668"/>
    <w:rsid w:val="0025486F"/>
    <w:rsid w:val="00256A22"/>
    <w:rsid w:val="002577AE"/>
    <w:rsid w:val="002616D3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408A"/>
    <w:rsid w:val="002978B9"/>
    <w:rsid w:val="00297989"/>
    <w:rsid w:val="00297F6B"/>
    <w:rsid w:val="002A08C1"/>
    <w:rsid w:val="002A0C4F"/>
    <w:rsid w:val="002A5741"/>
    <w:rsid w:val="002A699A"/>
    <w:rsid w:val="002A7312"/>
    <w:rsid w:val="002A7FDB"/>
    <w:rsid w:val="002B0B89"/>
    <w:rsid w:val="002B0DB9"/>
    <w:rsid w:val="002B4851"/>
    <w:rsid w:val="002B4B1A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5F7B"/>
    <w:rsid w:val="00310509"/>
    <w:rsid w:val="00310D14"/>
    <w:rsid w:val="00312830"/>
    <w:rsid w:val="00312A9C"/>
    <w:rsid w:val="00316EA4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2927"/>
    <w:rsid w:val="00332CF7"/>
    <w:rsid w:val="00335342"/>
    <w:rsid w:val="003362BA"/>
    <w:rsid w:val="00337011"/>
    <w:rsid w:val="003413A3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3A94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38AC"/>
    <w:rsid w:val="00414A45"/>
    <w:rsid w:val="004162B6"/>
    <w:rsid w:val="00416C53"/>
    <w:rsid w:val="004175A6"/>
    <w:rsid w:val="00420284"/>
    <w:rsid w:val="00421F45"/>
    <w:rsid w:val="00423990"/>
    <w:rsid w:val="00424072"/>
    <w:rsid w:val="004258A5"/>
    <w:rsid w:val="0042628D"/>
    <w:rsid w:val="00430289"/>
    <w:rsid w:val="004332E3"/>
    <w:rsid w:val="004335FB"/>
    <w:rsid w:val="00434EB1"/>
    <w:rsid w:val="00436FE6"/>
    <w:rsid w:val="00441C16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61F67"/>
    <w:rsid w:val="004631ED"/>
    <w:rsid w:val="00463DCF"/>
    <w:rsid w:val="00464350"/>
    <w:rsid w:val="00465B8C"/>
    <w:rsid w:val="004676CB"/>
    <w:rsid w:val="00470CD3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6B57"/>
    <w:rsid w:val="00496EDA"/>
    <w:rsid w:val="00496F0B"/>
    <w:rsid w:val="004A3BFE"/>
    <w:rsid w:val="004A4FA6"/>
    <w:rsid w:val="004A63CB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4C09"/>
    <w:rsid w:val="004C4E0D"/>
    <w:rsid w:val="004C7068"/>
    <w:rsid w:val="004C76EC"/>
    <w:rsid w:val="004D545A"/>
    <w:rsid w:val="004E13A3"/>
    <w:rsid w:val="004E19E2"/>
    <w:rsid w:val="004E1E80"/>
    <w:rsid w:val="004E409D"/>
    <w:rsid w:val="004E795C"/>
    <w:rsid w:val="004E7C65"/>
    <w:rsid w:val="004F17A6"/>
    <w:rsid w:val="004F1BE2"/>
    <w:rsid w:val="004F1CE1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16D46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2A91"/>
    <w:rsid w:val="00543FA7"/>
    <w:rsid w:val="005478A1"/>
    <w:rsid w:val="00550F5E"/>
    <w:rsid w:val="00552778"/>
    <w:rsid w:val="00552ED1"/>
    <w:rsid w:val="0055507F"/>
    <w:rsid w:val="00557F35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6EFD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43C7"/>
    <w:rsid w:val="00595A8D"/>
    <w:rsid w:val="0059699F"/>
    <w:rsid w:val="005A0791"/>
    <w:rsid w:val="005A0BDF"/>
    <w:rsid w:val="005A1AF5"/>
    <w:rsid w:val="005B1568"/>
    <w:rsid w:val="005B2670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2BEF"/>
    <w:rsid w:val="00603447"/>
    <w:rsid w:val="00605EAD"/>
    <w:rsid w:val="006110F5"/>
    <w:rsid w:val="00611E0E"/>
    <w:rsid w:val="006139D7"/>
    <w:rsid w:val="0061652E"/>
    <w:rsid w:val="00620853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61CA5"/>
    <w:rsid w:val="006637B5"/>
    <w:rsid w:val="00663C67"/>
    <w:rsid w:val="00665482"/>
    <w:rsid w:val="00671E64"/>
    <w:rsid w:val="00672B08"/>
    <w:rsid w:val="00673ABB"/>
    <w:rsid w:val="00674367"/>
    <w:rsid w:val="006772A6"/>
    <w:rsid w:val="00680EA9"/>
    <w:rsid w:val="0068167E"/>
    <w:rsid w:val="00682474"/>
    <w:rsid w:val="00682E3E"/>
    <w:rsid w:val="00683C30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7B98"/>
    <w:rsid w:val="006E0955"/>
    <w:rsid w:val="006E2178"/>
    <w:rsid w:val="006E5C63"/>
    <w:rsid w:val="006E7573"/>
    <w:rsid w:val="006E777A"/>
    <w:rsid w:val="006F627F"/>
    <w:rsid w:val="00701347"/>
    <w:rsid w:val="007047F9"/>
    <w:rsid w:val="00704D3A"/>
    <w:rsid w:val="00705968"/>
    <w:rsid w:val="00710B4E"/>
    <w:rsid w:val="00711C9B"/>
    <w:rsid w:val="00712381"/>
    <w:rsid w:val="00712621"/>
    <w:rsid w:val="00714684"/>
    <w:rsid w:val="00716E64"/>
    <w:rsid w:val="00717CC1"/>
    <w:rsid w:val="00724BC9"/>
    <w:rsid w:val="00724DEC"/>
    <w:rsid w:val="00725A84"/>
    <w:rsid w:val="00725F91"/>
    <w:rsid w:val="00730028"/>
    <w:rsid w:val="00730733"/>
    <w:rsid w:val="00730CDD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E38"/>
    <w:rsid w:val="00760A43"/>
    <w:rsid w:val="00760B59"/>
    <w:rsid w:val="00762985"/>
    <w:rsid w:val="007629D2"/>
    <w:rsid w:val="00762ECB"/>
    <w:rsid w:val="00766D8D"/>
    <w:rsid w:val="007724AC"/>
    <w:rsid w:val="007756CC"/>
    <w:rsid w:val="0077666F"/>
    <w:rsid w:val="007848D8"/>
    <w:rsid w:val="00786470"/>
    <w:rsid w:val="00786FF1"/>
    <w:rsid w:val="00791C73"/>
    <w:rsid w:val="00792D4A"/>
    <w:rsid w:val="0079315F"/>
    <w:rsid w:val="00795E6D"/>
    <w:rsid w:val="00796375"/>
    <w:rsid w:val="00796B5F"/>
    <w:rsid w:val="00797954"/>
    <w:rsid w:val="007A05C4"/>
    <w:rsid w:val="007A0C81"/>
    <w:rsid w:val="007A2A71"/>
    <w:rsid w:val="007A3234"/>
    <w:rsid w:val="007A746C"/>
    <w:rsid w:val="007B1848"/>
    <w:rsid w:val="007B450D"/>
    <w:rsid w:val="007B538E"/>
    <w:rsid w:val="007B647C"/>
    <w:rsid w:val="007B7F76"/>
    <w:rsid w:val="007C0FB6"/>
    <w:rsid w:val="007C2673"/>
    <w:rsid w:val="007C5F4A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ACA"/>
    <w:rsid w:val="007E20FD"/>
    <w:rsid w:val="007E3E45"/>
    <w:rsid w:val="007E46DB"/>
    <w:rsid w:val="007E50DF"/>
    <w:rsid w:val="007E511F"/>
    <w:rsid w:val="007E671E"/>
    <w:rsid w:val="007F0E15"/>
    <w:rsid w:val="007F518E"/>
    <w:rsid w:val="007F529A"/>
    <w:rsid w:val="007F6C39"/>
    <w:rsid w:val="007F6EF2"/>
    <w:rsid w:val="007F749A"/>
    <w:rsid w:val="00801256"/>
    <w:rsid w:val="00802EAF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6CD"/>
    <w:rsid w:val="00823116"/>
    <w:rsid w:val="00823A57"/>
    <w:rsid w:val="00824D38"/>
    <w:rsid w:val="008303E8"/>
    <w:rsid w:val="00830E04"/>
    <w:rsid w:val="00832852"/>
    <w:rsid w:val="0083290C"/>
    <w:rsid w:val="00833FB4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2C76"/>
    <w:rsid w:val="008632C4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12BF"/>
    <w:rsid w:val="00882CF2"/>
    <w:rsid w:val="00882E40"/>
    <w:rsid w:val="00885522"/>
    <w:rsid w:val="00891B5F"/>
    <w:rsid w:val="008924EE"/>
    <w:rsid w:val="00892EE2"/>
    <w:rsid w:val="00895E7D"/>
    <w:rsid w:val="008A0189"/>
    <w:rsid w:val="008A1984"/>
    <w:rsid w:val="008A4D40"/>
    <w:rsid w:val="008A6661"/>
    <w:rsid w:val="008B3FAF"/>
    <w:rsid w:val="008B5076"/>
    <w:rsid w:val="008B6CA4"/>
    <w:rsid w:val="008B79E0"/>
    <w:rsid w:val="008C18EE"/>
    <w:rsid w:val="008C41E5"/>
    <w:rsid w:val="008C50DE"/>
    <w:rsid w:val="008D0EAE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59A7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D9A"/>
    <w:rsid w:val="00992F7A"/>
    <w:rsid w:val="0099413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229"/>
    <w:rsid w:val="009C6BB6"/>
    <w:rsid w:val="009C770B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2B93"/>
    <w:rsid w:val="00A136E4"/>
    <w:rsid w:val="00A17687"/>
    <w:rsid w:val="00A22F43"/>
    <w:rsid w:val="00A239FE"/>
    <w:rsid w:val="00A24C21"/>
    <w:rsid w:val="00A24CB4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5A22"/>
    <w:rsid w:val="00A46ABA"/>
    <w:rsid w:val="00A601F4"/>
    <w:rsid w:val="00A607AE"/>
    <w:rsid w:val="00A634FB"/>
    <w:rsid w:val="00A64022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33C9"/>
    <w:rsid w:val="00AB33E0"/>
    <w:rsid w:val="00AB4A95"/>
    <w:rsid w:val="00AB4CB9"/>
    <w:rsid w:val="00AB6627"/>
    <w:rsid w:val="00AB7C9F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F0B75"/>
    <w:rsid w:val="00AF18E7"/>
    <w:rsid w:val="00AF2286"/>
    <w:rsid w:val="00AF2626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CA3"/>
    <w:rsid w:val="00B1638B"/>
    <w:rsid w:val="00B17C26"/>
    <w:rsid w:val="00B20B99"/>
    <w:rsid w:val="00B21D52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358"/>
    <w:rsid w:val="00B36AA2"/>
    <w:rsid w:val="00B36F91"/>
    <w:rsid w:val="00B36FA7"/>
    <w:rsid w:val="00B425F5"/>
    <w:rsid w:val="00B45186"/>
    <w:rsid w:val="00B454EE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6A3"/>
    <w:rsid w:val="00BA20AF"/>
    <w:rsid w:val="00BA3C99"/>
    <w:rsid w:val="00BA420C"/>
    <w:rsid w:val="00BA4EF3"/>
    <w:rsid w:val="00BA586F"/>
    <w:rsid w:val="00BA6AF2"/>
    <w:rsid w:val="00BA7A45"/>
    <w:rsid w:val="00BB4CA4"/>
    <w:rsid w:val="00BB55CF"/>
    <w:rsid w:val="00BB6059"/>
    <w:rsid w:val="00BB74F8"/>
    <w:rsid w:val="00BB7C7B"/>
    <w:rsid w:val="00BC09CA"/>
    <w:rsid w:val="00BC5958"/>
    <w:rsid w:val="00BD1932"/>
    <w:rsid w:val="00BD2480"/>
    <w:rsid w:val="00BD40CB"/>
    <w:rsid w:val="00BD5995"/>
    <w:rsid w:val="00BD62C0"/>
    <w:rsid w:val="00BD6789"/>
    <w:rsid w:val="00BE0099"/>
    <w:rsid w:val="00BE101E"/>
    <w:rsid w:val="00BE19AE"/>
    <w:rsid w:val="00BE1FC3"/>
    <w:rsid w:val="00BE3490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28BE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5EF"/>
    <w:rsid w:val="00C80A19"/>
    <w:rsid w:val="00C810A9"/>
    <w:rsid w:val="00C822F7"/>
    <w:rsid w:val="00C827A2"/>
    <w:rsid w:val="00C8335E"/>
    <w:rsid w:val="00C90D37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1055"/>
    <w:rsid w:val="00CB3817"/>
    <w:rsid w:val="00CB7C50"/>
    <w:rsid w:val="00CC2E5B"/>
    <w:rsid w:val="00CC3839"/>
    <w:rsid w:val="00CC54A2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F71"/>
    <w:rsid w:val="00D050C4"/>
    <w:rsid w:val="00D0596C"/>
    <w:rsid w:val="00D05FF0"/>
    <w:rsid w:val="00D06477"/>
    <w:rsid w:val="00D068D4"/>
    <w:rsid w:val="00D06C8D"/>
    <w:rsid w:val="00D10586"/>
    <w:rsid w:val="00D111DF"/>
    <w:rsid w:val="00D11394"/>
    <w:rsid w:val="00D119A4"/>
    <w:rsid w:val="00D11B9C"/>
    <w:rsid w:val="00D12F94"/>
    <w:rsid w:val="00D13779"/>
    <w:rsid w:val="00D14D6E"/>
    <w:rsid w:val="00D14E4F"/>
    <w:rsid w:val="00D17FD1"/>
    <w:rsid w:val="00D208CB"/>
    <w:rsid w:val="00D20C78"/>
    <w:rsid w:val="00D21E82"/>
    <w:rsid w:val="00D2537D"/>
    <w:rsid w:val="00D31319"/>
    <w:rsid w:val="00D31C4D"/>
    <w:rsid w:val="00D32037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5164"/>
    <w:rsid w:val="00D554EC"/>
    <w:rsid w:val="00D57917"/>
    <w:rsid w:val="00D5792F"/>
    <w:rsid w:val="00D602C5"/>
    <w:rsid w:val="00D624B5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320B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3F58"/>
    <w:rsid w:val="00E85455"/>
    <w:rsid w:val="00E860D2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1D02"/>
    <w:rsid w:val="00EB47E3"/>
    <w:rsid w:val="00EB47EE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50C0"/>
    <w:rsid w:val="00ED69B9"/>
    <w:rsid w:val="00ED7F88"/>
    <w:rsid w:val="00EE06F8"/>
    <w:rsid w:val="00EE5026"/>
    <w:rsid w:val="00EE58D2"/>
    <w:rsid w:val="00EE7068"/>
    <w:rsid w:val="00EF0FC9"/>
    <w:rsid w:val="00EF3906"/>
    <w:rsid w:val="00EF53C5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15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71BC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6AA7"/>
    <w:rsid w:val="00FB774F"/>
    <w:rsid w:val="00FC147C"/>
    <w:rsid w:val="00FC1BE5"/>
    <w:rsid w:val="00FC2F68"/>
    <w:rsid w:val="00FD0D51"/>
    <w:rsid w:val="00FE3925"/>
    <w:rsid w:val="00FE7B67"/>
    <w:rsid w:val="00FF011C"/>
    <w:rsid w:val="00FF0F00"/>
    <w:rsid w:val="00FF1276"/>
    <w:rsid w:val="00FF2431"/>
    <w:rsid w:val="00FF3A76"/>
    <w:rsid w:val="00FF5598"/>
    <w:rsid w:val="00FF57A2"/>
    <w:rsid w:val="00FF7888"/>
    <w:rsid w:val="00FF7A6A"/>
    <w:rsid w:val="00FF7E78"/>
    <w:rsid w:val="36C052B7"/>
    <w:rsid w:val="57CA5C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32C4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rsid w:val="008632C4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632C4"/>
    <w:rPr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8632C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632C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115</Words>
  <Characters>659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6</cp:revision>
  <dcterms:created xsi:type="dcterms:W3CDTF">2018-07-21T11:12:00Z</dcterms:created>
  <dcterms:modified xsi:type="dcterms:W3CDTF">2018-08-04T02:52:00Z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