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025" w:rsidRDefault="00215025" w:rsidP="00215025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>1</w:t>
      </w:r>
      <w:r>
        <w:rPr>
          <w:rFonts w:ascii="黑体" w:eastAsia="黑体" w:hAnsi="黑体" w:cs="黑体" w:hint="eastAsia"/>
          <w:sz w:val="21"/>
          <w:szCs w:val="21"/>
        </w:rPr>
        <w:t>开奖（评奖）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21502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25" w:rsidRDefault="00215025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025" w:rsidRDefault="00215025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025" w:rsidRDefault="00215025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025" w:rsidRDefault="00215025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025" w:rsidRDefault="00215025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21502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25" w:rsidRDefault="00215025" w:rsidP="008027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法人主体资格材料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15025" w:rsidRDefault="00215025" w:rsidP="0080273D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15025" w:rsidRDefault="00215025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15025" w:rsidRDefault="00215025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15025" w:rsidRDefault="00215025" w:rsidP="0080273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21502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25" w:rsidRDefault="00215025" w:rsidP="008027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15025" w:rsidRDefault="00215025" w:rsidP="0080273D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15025" w:rsidRDefault="00215025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15025" w:rsidRDefault="00215025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15025" w:rsidRDefault="00215025" w:rsidP="0080273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21502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25" w:rsidRDefault="00215025" w:rsidP="008027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法人授权委托书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15025" w:rsidRDefault="00215025" w:rsidP="0080273D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法定代表人亲自办理则无需提供。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15025" w:rsidRDefault="00215025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15025" w:rsidRDefault="00215025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15025" w:rsidRDefault="00215025" w:rsidP="0080273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21502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25" w:rsidRDefault="00215025" w:rsidP="008027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15025" w:rsidRDefault="00215025" w:rsidP="0080273D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法定代表人亲自办理则无需提供。</w:t>
            </w:r>
            <w:r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15025" w:rsidRDefault="00215025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15025" w:rsidRDefault="00215025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15025" w:rsidRDefault="00215025" w:rsidP="0080273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21502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25" w:rsidRDefault="00215025" w:rsidP="0080273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156C">
              <w:rPr>
                <w:rFonts w:hint="eastAsia"/>
                <w:sz w:val="18"/>
                <w:szCs w:val="18"/>
              </w:rPr>
              <w:t>开奖（评奖）</w:t>
            </w:r>
            <w:r>
              <w:rPr>
                <w:rFonts w:hint="eastAsia"/>
                <w:sz w:val="18"/>
                <w:szCs w:val="18"/>
              </w:rPr>
              <w:t>文件、公告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15025" w:rsidRDefault="00215025" w:rsidP="0080273D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15025" w:rsidRDefault="00215025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15025" w:rsidRDefault="00215025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15025" w:rsidRDefault="00215025" w:rsidP="0080273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21502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25" w:rsidRDefault="00215025" w:rsidP="008027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15025" w:rsidRDefault="00215025" w:rsidP="0080273D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15025" w:rsidRDefault="00215025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15025" w:rsidRDefault="00215025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15025" w:rsidRDefault="00215025" w:rsidP="0080273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215025" w:rsidRDefault="00215025" w:rsidP="00E14F43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215025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25" w:rsidRDefault="00215025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15025" w:rsidRDefault="00215025" w:rsidP="0080273D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215025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25" w:rsidRDefault="00215025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15025" w:rsidRDefault="00215025" w:rsidP="008027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025" w:rsidRDefault="00215025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15025" w:rsidRDefault="00215025" w:rsidP="0080273D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215025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25" w:rsidRDefault="00215025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15025" w:rsidRDefault="00215025" w:rsidP="008027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025" w:rsidRDefault="00215025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15025" w:rsidRDefault="00215025" w:rsidP="0080273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215025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25" w:rsidRDefault="00215025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15025" w:rsidRDefault="00215025" w:rsidP="008027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025" w:rsidRDefault="00215025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15025" w:rsidRDefault="00215025" w:rsidP="0080273D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215025" w:rsidRPr="008017E2" w:rsidRDefault="00215025" w:rsidP="00F1156C">
      <w:pPr>
        <w:rPr>
          <w:rFonts w:cs="Times New Roman"/>
        </w:rPr>
      </w:pPr>
    </w:p>
    <w:p w:rsidR="00215025" w:rsidRPr="00F1156C" w:rsidRDefault="00215025">
      <w:pPr>
        <w:rPr>
          <w:rFonts w:cs="Times New Roman"/>
        </w:rPr>
      </w:pPr>
    </w:p>
    <w:sectPr w:rsidR="00215025" w:rsidRPr="00F1156C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025" w:rsidRDefault="00215025" w:rsidP="00F1156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15025" w:rsidRDefault="00215025" w:rsidP="00F1156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025" w:rsidRDefault="00215025" w:rsidP="00F1156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15025" w:rsidRDefault="00215025" w:rsidP="00F1156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670E"/>
    <w:rsid w:val="00000DE3"/>
    <w:rsid w:val="0000267B"/>
    <w:rsid w:val="000049E9"/>
    <w:rsid w:val="00005133"/>
    <w:rsid w:val="00006B9F"/>
    <w:rsid w:val="0001048B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2A0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D7A53"/>
    <w:rsid w:val="000E0737"/>
    <w:rsid w:val="000E4E2E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1F56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5025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87A36"/>
    <w:rsid w:val="00290420"/>
    <w:rsid w:val="002915B3"/>
    <w:rsid w:val="0029408A"/>
    <w:rsid w:val="00295C0F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52EB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493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1464"/>
    <w:rsid w:val="00332927"/>
    <w:rsid w:val="00332CF7"/>
    <w:rsid w:val="00335342"/>
    <w:rsid w:val="003362BA"/>
    <w:rsid w:val="00337011"/>
    <w:rsid w:val="003413A3"/>
    <w:rsid w:val="00341428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1C8C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3DB2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47D1D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480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1038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4AE7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778CA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A2A11"/>
    <w:rsid w:val="005B060D"/>
    <w:rsid w:val="005B1568"/>
    <w:rsid w:val="005B19BA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2E7A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C37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6DB2"/>
    <w:rsid w:val="006772A6"/>
    <w:rsid w:val="00677976"/>
    <w:rsid w:val="00680EA9"/>
    <w:rsid w:val="0068167E"/>
    <w:rsid w:val="00682474"/>
    <w:rsid w:val="00682E3E"/>
    <w:rsid w:val="00683C30"/>
    <w:rsid w:val="00684446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4F45"/>
    <w:rsid w:val="006D7B98"/>
    <w:rsid w:val="006E0955"/>
    <w:rsid w:val="006E2178"/>
    <w:rsid w:val="006E5C63"/>
    <w:rsid w:val="006E7573"/>
    <w:rsid w:val="006E777A"/>
    <w:rsid w:val="006F4B74"/>
    <w:rsid w:val="006F627F"/>
    <w:rsid w:val="006F7540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0CE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821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17E2"/>
    <w:rsid w:val="0080273D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85E18"/>
    <w:rsid w:val="00891B5F"/>
    <w:rsid w:val="008924EE"/>
    <w:rsid w:val="00892EE2"/>
    <w:rsid w:val="008941A8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5F1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70E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1815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596"/>
    <w:rsid w:val="00BA06A3"/>
    <w:rsid w:val="00BA0E02"/>
    <w:rsid w:val="00BA20AF"/>
    <w:rsid w:val="00BA3C99"/>
    <w:rsid w:val="00BA420C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0DFA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3BA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51D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4F43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2317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3BD6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82A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06ED5"/>
    <w:rsid w:val="00F1156C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56C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1156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1156C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1156C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115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114</Words>
  <Characters>651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3</cp:revision>
  <dcterms:created xsi:type="dcterms:W3CDTF">2018-07-21T11:50:00Z</dcterms:created>
  <dcterms:modified xsi:type="dcterms:W3CDTF">2018-08-04T07:09:00Z</dcterms:modified>
</cp:coreProperties>
</file>