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4FD" w:rsidRDefault="00EA34FD" w:rsidP="00EA34FD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证书（执照）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EA34FD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FD" w:rsidRDefault="00EA34FD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4FD" w:rsidRDefault="00EA34FD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4FD" w:rsidRDefault="00EA34FD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4FD" w:rsidRDefault="00EA34FD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4FD" w:rsidRDefault="00EA34FD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EA34FD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FD" w:rsidRDefault="00EA34FD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A34FD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FD" w:rsidRDefault="00EA34FD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A34FD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FD" w:rsidRDefault="00EA34FD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证书（执照）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0447D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A34FD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FD" w:rsidRDefault="00EA34FD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EA34FD" w:rsidRDefault="00EA34FD" w:rsidP="00BB08B4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EA34FD" w:rsidRDefault="00EA34FD" w:rsidP="00BB08B4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>2</w:t>
      </w:r>
      <w:r>
        <w:rPr>
          <w:rFonts w:ascii="黑体" w:eastAsia="黑体" w:hAnsi="黑体" w:cs="黑体" w:hint="eastAsia"/>
          <w:sz w:val="21"/>
          <w:szCs w:val="21"/>
        </w:rPr>
        <w:t>、最快办结时限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EA34FD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FD" w:rsidRDefault="00EA34FD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EA34FD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FD" w:rsidRDefault="00EA34FD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4FD" w:rsidRDefault="00EA34FD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EA34FD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FD" w:rsidRDefault="00EA34FD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4FD" w:rsidRDefault="00EA34FD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A34FD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FD" w:rsidRDefault="00EA34FD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4FD" w:rsidRDefault="00EA34FD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A34FD" w:rsidRDefault="00EA34FD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EA34FD" w:rsidRPr="00412996" w:rsidRDefault="00EA34FD" w:rsidP="000447DD">
      <w:pPr>
        <w:rPr>
          <w:rFonts w:cs="Times New Roman"/>
        </w:rPr>
      </w:pPr>
    </w:p>
    <w:p w:rsidR="00EA34FD" w:rsidRPr="002B0D42" w:rsidRDefault="00EA34FD" w:rsidP="000447DD">
      <w:pPr>
        <w:rPr>
          <w:rFonts w:cs="Times New Roman"/>
        </w:rPr>
      </w:pPr>
    </w:p>
    <w:p w:rsidR="00EA34FD" w:rsidRPr="000447DD" w:rsidRDefault="00EA34FD">
      <w:pPr>
        <w:rPr>
          <w:rFonts w:cs="Times New Roman"/>
        </w:rPr>
      </w:pPr>
    </w:p>
    <w:sectPr w:rsidR="00EA34FD" w:rsidRPr="000447DD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4FD" w:rsidRDefault="00EA34FD" w:rsidP="000447D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A34FD" w:rsidRDefault="00EA34FD" w:rsidP="000447D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4FD" w:rsidRDefault="00EA34FD" w:rsidP="000447D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A34FD" w:rsidRDefault="00EA34FD" w:rsidP="000447D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2531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47DD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231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42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3CB5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2531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2996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E796C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5F7D74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56D9C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3F79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64ACB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08B4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2FC1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34FD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7DD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447D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447DD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447DD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447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93</Words>
  <Characters>536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2018-07-21T11:40:00Z</dcterms:created>
  <dcterms:modified xsi:type="dcterms:W3CDTF">2018-08-04T06:40:00Z</dcterms:modified>
</cp:coreProperties>
</file>