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209" w:rsidRDefault="00EE4209" w:rsidP="00EE4209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其他声明书（法人）</w:t>
      </w:r>
      <w:r>
        <w:rPr>
          <w:rFonts w:ascii="黑体" w:eastAsia="黑体" w:hAnsi="黑体" w:cs="黑体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EE420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276BE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276BE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276BE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276BE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276BE3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EE420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276BE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276BE3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276B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276B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276BE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E420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276BE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276BE3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真实有效；法定代表人亲自办理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276B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276B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276BE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E420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276BE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涉及其他声明事项相关的资料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276BE3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276B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276B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276BE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E420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276BE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声明书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276BE3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公证处可代拟声明书。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276B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276B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276BE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E420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276BE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276BE3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276B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276B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276BE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EE4209" w:rsidRDefault="00EE4209" w:rsidP="00EE4209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</w:t>
      </w:r>
      <w:r>
        <w:rPr>
          <w:rFonts w:ascii="黑体" w:eastAsia="黑体" w:hAnsi="黑体" w:cs="黑体" w:hint="eastAsia"/>
          <w:sz w:val="21"/>
          <w:szCs w:val="21"/>
        </w:rPr>
        <w:t>其他声明书（个人）</w:t>
      </w:r>
      <w:r>
        <w:rPr>
          <w:rFonts w:ascii="黑体" w:eastAsia="黑体" w:hAnsi="黑体" w:cs="黑体"/>
          <w:sz w:val="21"/>
          <w:szCs w:val="21"/>
        </w:rPr>
        <w:t xml:space="preserve">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EE420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C804C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C804C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C804C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C804C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C804CF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EE420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C804C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C804CF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真实有效；本人亲自办理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C804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C804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C804C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E420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C804C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C804CF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C804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C804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C804C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E420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C804C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涉及其他声明事项相关的资料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C804CF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C804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C804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C804C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E420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C804C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声明书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C804CF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公证处可代拟声明书。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C804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C804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C804C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E4209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C804C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C804CF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C804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C804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C804C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EE4209" w:rsidRDefault="00EE4209" w:rsidP="00844180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3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EE4209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A6162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A61621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EE4209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A6162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A61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A6162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A6162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EE4209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A6162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A61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A6162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A6162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EE4209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A6162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A61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209" w:rsidRDefault="00EE4209" w:rsidP="00A61621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EE4209" w:rsidRDefault="00EE4209" w:rsidP="00A6162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EE4209" w:rsidRPr="00DB5F7D" w:rsidRDefault="00EE4209">
      <w:pPr>
        <w:rPr>
          <w:rFonts w:cs="Times New Roman"/>
        </w:rPr>
      </w:pPr>
    </w:p>
    <w:sectPr w:rsidR="00EE4209" w:rsidRPr="00DB5F7D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209" w:rsidRDefault="00EE4209" w:rsidP="0045266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E4209" w:rsidRDefault="00EE4209" w:rsidP="0045266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209" w:rsidRDefault="00EE4209" w:rsidP="0045266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E4209" w:rsidRDefault="00EE4209" w:rsidP="0045266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77A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02F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15B6"/>
    <w:rsid w:val="0019272E"/>
    <w:rsid w:val="00192881"/>
    <w:rsid w:val="00194430"/>
    <w:rsid w:val="00194B32"/>
    <w:rsid w:val="001968CB"/>
    <w:rsid w:val="00197BC8"/>
    <w:rsid w:val="001A3038"/>
    <w:rsid w:val="001A6AA8"/>
    <w:rsid w:val="001B3330"/>
    <w:rsid w:val="001B6097"/>
    <w:rsid w:val="001B75B1"/>
    <w:rsid w:val="001C0263"/>
    <w:rsid w:val="001C04CC"/>
    <w:rsid w:val="001C2A8F"/>
    <w:rsid w:val="001C4B5B"/>
    <w:rsid w:val="001C5668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9E4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E4B"/>
    <w:rsid w:val="00216721"/>
    <w:rsid w:val="00220097"/>
    <w:rsid w:val="00220915"/>
    <w:rsid w:val="00222CAB"/>
    <w:rsid w:val="00222FF5"/>
    <w:rsid w:val="0022546F"/>
    <w:rsid w:val="0022608E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76BE3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6EA4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1C85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67D9"/>
    <w:rsid w:val="003B72E1"/>
    <w:rsid w:val="003C0CE1"/>
    <w:rsid w:val="003C1BE0"/>
    <w:rsid w:val="003C1CD1"/>
    <w:rsid w:val="003C250F"/>
    <w:rsid w:val="003C25B6"/>
    <w:rsid w:val="003C3627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1E93"/>
    <w:rsid w:val="00421F45"/>
    <w:rsid w:val="00423990"/>
    <w:rsid w:val="00424072"/>
    <w:rsid w:val="004258A5"/>
    <w:rsid w:val="00430289"/>
    <w:rsid w:val="004332E3"/>
    <w:rsid w:val="004335FB"/>
    <w:rsid w:val="00434629"/>
    <w:rsid w:val="00434EB1"/>
    <w:rsid w:val="00436FE6"/>
    <w:rsid w:val="00441C16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66B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0FA8"/>
    <w:rsid w:val="004E13A3"/>
    <w:rsid w:val="004E19E2"/>
    <w:rsid w:val="004E1E80"/>
    <w:rsid w:val="004E409D"/>
    <w:rsid w:val="004E7C65"/>
    <w:rsid w:val="004F17A6"/>
    <w:rsid w:val="004F1BE2"/>
    <w:rsid w:val="004F1CE1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2A91"/>
    <w:rsid w:val="00543FA7"/>
    <w:rsid w:val="005478A1"/>
    <w:rsid w:val="00550F5E"/>
    <w:rsid w:val="00552778"/>
    <w:rsid w:val="00552ED1"/>
    <w:rsid w:val="0055507F"/>
    <w:rsid w:val="00557F35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18F0"/>
    <w:rsid w:val="005943C7"/>
    <w:rsid w:val="00595A8D"/>
    <w:rsid w:val="0059699F"/>
    <w:rsid w:val="005A0791"/>
    <w:rsid w:val="005A0BDF"/>
    <w:rsid w:val="005A1AF5"/>
    <w:rsid w:val="005A4A6E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081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557F2"/>
    <w:rsid w:val="00661CA5"/>
    <w:rsid w:val="006637B5"/>
    <w:rsid w:val="00663C67"/>
    <w:rsid w:val="00665482"/>
    <w:rsid w:val="00671E64"/>
    <w:rsid w:val="00672B08"/>
    <w:rsid w:val="00673ABB"/>
    <w:rsid w:val="006772A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627F"/>
    <w:rsid w:val="00701347"/>
    <w:rsid w:val="00704D3A"/>
    <w:rsid w:val="00705968"/>
    <w:rsid w:val="00710B4E"/>
    <w:rsid w:val="00711C9B"/>
    <w:rsid w:val="00712381"/>
    <w:rsid w:val="00712621"/>
    <w:rsid w:val="00714684"/>
    <w:rsid w:val="00716E64"/>
    <w:rsid w:val="00717CC1"/>
    <w:rsid w:val="00724BC9"/>
    <w:rsid w:val="00724DEC"/>
    <w:rsid w:val="00725A84"/>
    <w:rsid w:val="00725F91"/>
    <w:rsid w:val="00730028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5F4A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ACA"/>
    <w:rsid w:val="007E20FD"/>
    <w:rsid w:val="007E3E45"/>
    <w:rsid w:val="007E46DB"/>
    <w:rsid w:val="007E50DF"/>
    <w:rsid w:val="007E511F"/>
    <w:rsid w:val="007E671E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180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07C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439"/>
    <w:rsid w:val="008A6661"/>
    <w:rsid w:val="008B3FAF"/>
    <w:rsid w:val="008B5076"/>
    <w:rsid w:val="008B6CA4"/>
    <w:rsid w:val="008B79E0"/>
    <w:rsid w:val="008C18EE"/>
    <w:rsid w:val="008C41E5"/>
    <w:rsid w:val="008C4D40"/>
    <w:rsid w:val="008C50DE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45CA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5A22"/>
    <w:rsid w:val="00A46ABA"/>
    <w:rsid w:val="00A601F4"/>
    <w:rsid w:val="00A607AE"/>
    <w:rsid w:val="00A61621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1664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3238"/>
    <w:rsid w:val="00AF36C3"/>
    <w:rsid w:val="00AF4336"/>
    <w:rsid w:val="00AF46A5"/>
    <w:rsid w:val="00AF6F67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277A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00D2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804CF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1505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5F7D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2B1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A91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28D8"/>
    <w:rsid w:val="00ED50C0"/>
    <w:rsid w:val="00ED69B9"/>
    <w:rsid w:val="00ED7F88"/>
    <w:rsid w:val="00EE06F8"/>
    <w:rsid w:val="00EE4209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2DC4"/>
    <w:rsid w:val="00F7411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66B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5266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266B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5266B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26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159</Words>
  <Characters>912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5</cp:revision>
  <dcterms:created xsi:type="dcterms:W3CDTF">2018-07-21T11:12:00Z</dcterms:created>
  <dcterms:modified xsi:type="dcterms:W3CDTF">2018-08-04T03:39:00Z</dcterms:modified>
</cp:coreProperties>
</file>