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FBF" w:rsidRDefault="000E4FBF" w:rsidP="000E4FBF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涉及法律事实的声明（出生、死亡、婚姻状况等）</w:t>
      </w:r>
      <w:r>
        <w:rPr>
          <w:rFonts w:ascii="黑体" w:eastAsia="黑体" w:hAnsi="黑体" w:cs="黑体"/>
          <w:sz w:val="21"/>
          <w:szCs w:val="21"/>
        </w:rPr>
        <w:t xml:space="preserve">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0E4FBF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FBF" w:rsidRDefault="000E4FBF" w:rsidP="00276BE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FBF" w:rsidRDefault="000E4FBF" w:rsidP="00276BE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FBF" w:rsidRDefault="000E4FBF" w:rsidP="00276BE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FBF" w:rsidRDefault="000E4FBF" w:rsidP="00276BE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FBF" w:rsidRDefault="000E4FBF" w:rsidP="00276BE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0E4FBF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FBF" w:rsidRDefault="000E4FBF" w:rsidP="00276BE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E4FBF" w:rsidRDefault="000E4FBF" w:rsidP="00924ADC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真实有效；本人亲自办理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E4FBF" w:rsidRDefault="000E4FBF" w:rsidP="00276B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E4FBF" w:rsidRDefault="000E4FBF" w:rsidP="00276B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E4FBF" w:rsidRDefault="000E4FBF" w:rsidP="00276BE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0E4FBF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FBF" w:rsidRDefault="000E4FBF" w:rsidP="00276BE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E4FBF" w:rsidRDefault="000E4FBF" w:rsidP="00276BE3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E4FBF" w:rsidRDefault="000E4FBF" w:rsidP="00276B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E4FBF" w:rsidRDefault="000E4FBF" w:rsidP="00276B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E4FBF" w:rsidRDefault="000E4FBF" w:rsidP="00276BE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0E4FBF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FBF" w:rsidRDefault="000E4FBF" w:rsidP="00276BE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涉及声明事项相关的</w:t>
            </w:r>
            <w:r w:rsidRPr="00DC607F">
              <w:rPr>
                <w:rFonts w:hint="eastAsia"/>
                <w:sz w:val="18"/>
                <w:szCs w:val="18"/>
              </w:rPr>
              <w:t>出生、死亡、婚姻状况等</w:t>
            </w:r>
            <w:r>
              <w:rPr>
                <w:rFonts w:hint="eastAsia"/>
                <w:sz w:val="18"/>
                <w:szCs w:val="18"/>
              </w:rPr>
              <w:t>资料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E4FBF" w:rsidRDefault="000E4FBF" w:rsidP="00276BE3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E4FBF" w:rsidRDefault="000E4FBF" w:rsidP="00276B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E4FBF" w:rsidRDefault="000E4FBF" w:rsidP="00276B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E4FBF" w:rsidRDefault="000E4FBF" w:rsidP="00276BE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0E4FBF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FBF" w:rsidRDefault="000E4FBF" w:rsidP="00276BE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声明书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E4FBF" w:rsidRPr="00BE5383" w:rsidRDefault="000E4FBF" w:rsidP="00276BE3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公证处可代拟声明书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E4FBF" w:rsidRDefault="000E4FBF" w:rsidP="00276B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E4FBF" w:rsidRDefault="000E4FBF" w:rsidP="00276B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E4FBF" w:rsidRDefault="000E4FBF" w:rsidP="00276BE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0E4FBF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FBF" w:rsidRDefault="000E4FBF" w:rsidP="00276BE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E4FBF" w:rsidRDefault="000E4FBF" w:rsidP="00276BE3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E4FBF" w:rsidRDefault="000E4FBF" w:rsidP="00276B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E4FBF" w:rsidRDefault="000E4FBF" w:rsidP="00276B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E4FBF" w:rsidRDefault="000E4FBF" w:rsidP="00276BE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0E4FBF" w:rsidRDefault="000E4FBF" w:rsidP="00FE00AC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</w:p>
    <w:p w:rsidR="000E4FBF" w:rsidRDefault="000E4FBF" w:rsidP="00FE00AC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</w:p>
    <w:p w:rsidR="000E4FBF" w:rsidRDefault="000E4FBF" w:rsidP="00FE00AC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0E4FBF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FBF" w:rsidRDefault="000E4FBF" w:rsidP="00276BE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E4FBF" w:rsidRDefault="000E4FBF" w:rsidP="00276BE3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0E4FBF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FBF" w:rsidRDefault="000E4FBF" w:rsidP="00276BE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E4FBF" w:rsidRDefault="000E4FBF" w:rsidP="00276B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FBF" w:rsidRDefault="000E4FBF" w:rsidP="00276BE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E4FBF" w:rsidRDefault="000E4FBF" w:rsidP="00276BE3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0E4FBF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FBF" w:rsidRDefault="000E4FBF" w:rsidP="00276BE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E4FBF" w:rsidRDefault="000E4FBF" w:rsidP="00276B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FBF" w:rsidRDefault="000E4FBF" w:rsidP="00276BE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E4FBF" w:rsidRDefault="000E4FBF" w:rsidP="00276BE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0E4FBF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FBF" w:rsidRDefault="000E4FBF" w:rsidP="00276BE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E4FBF" w:rsidRDefault="000E4FBF" w:rsidP="00276B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FBF" w:rsidRDefault="000E4FBF" w:rsidP="00276BE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E4FBF" w:rsidRDefault="000E4FBF" w:rsidP="00276BE3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0E4FBF" w:rsidRPr="00C812B8" w:rsidRDefault="000E4FBF">
      <w:pPr>
        <w:rPr>
          <w:rFonts w:cs="Times New Roman"/>
        </w:rPr>
      </w:pPr>
    </w:p>
    <w:sectPr w:rsidR="000E4FBF" w:rsidRPr="00C812B8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4FBF" w:rsidRDefault="000E4FBF" w:rsidP="003B1DF2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E4FBF" w:rsidRDefault="000E4FBF" w:rsidP="003B1DF2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4FBF" w:rsidRDefault="000E4FBF" w:rsidP="003B1DF2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E4FBF" w:rsidRDefault="000E4FBF" w:rsidP="003B1DF2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5140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32C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4FBF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15B6"/>
    <w:rsid w:val="0019272E"/>
    <w:rsid w:val="00192881"/>
    <w:rsid w:val="00194430"/>
    <w:rsid w:val="00194B32"/>
    <w:rsid w:val="001968CB"/>
    <w:rsid w:val="00197BC8"/>
    <w:rsid w:val="001A3038"/>
    <w:rsid w:val="001A6AA8"/>
    <w:rsid w:val="001B3330"/>
    <w:rsid w:val="001B6097"/>
    <w:rsid w:val="001B75B1"/>
    <w:rsid w:val="001C0263"/>
    <w:rsid w:val="001C04CC"/>
    <w:rsid w:val="001C2A8F"/>
    <w:rsid w:val="001C4B5B"/>
    <w:rsid w:val="001C5668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E4B"/>
    <w:rsid w:val="00216721"/>
    <w:rsid w:val="00220097"/>
    <w:rsid w:val="00220915"/>
    <w:rsid w:val="00222CAB"/>
    <w:rsid w:val="00222FF5"/>
    <w:rsid w:val="0022546F"/>
    <w:rsid w:val="0022608E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1408"/>
    <w:rsid w:val="00272076"/>
    <w:rsid w:val="0027210B"/>
    <w:rsid w:val="00273C63"/>
    <w:rsid w:val="002745FB"/>
    <w:rsid w:val="00275527"/>
    <w:rsid w:val="00275F97"/>
    <w:rsid w:val="002765BF"/>
    <w:rsid w:val="00276BE3"/>
    <w:rsid w:val="0028035C"/>
    <w:rsid w:val="00280454"/>
    <w:rsid w:val="002825F3"/>
    <w:rsid w:val="00282734"/>
    <w:rsid w:val="00285073"/>
    <w:rsid w:val="00290420"/>
    <w:rsid w:val="00290A8D"/>
    <w:rsid w:val="002915B3"/>
    <w:rsid w:val="0029408A"/>
    <w:rsid w:val="002978B9"/>
    <w:rsid w:val="00297989"/>
    <w:rsid w:val="00297F6B"/>
    <w:rsid w:val="002A08C1"/>
    <w:rsid w:val="002A0C4F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38F4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2D79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6EA4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5140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2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E655D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97272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543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D7247"/>
    <w:rsid w:val="004E13A3"/>
    <w:rsid w:val="004E19E2"/>
    <w:rsid w:val="004E1E80"/>
    <w:rsid w:val="004E409D"/>
    <w:rsid w:val="004E7C65"/>
    <w:rsid w:val="004F17A6"/>
    <w:rsid w:val="004F1BE2"/>
    <w:rsid w:val="004F1CE1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2A91"/>
    <w:rsid w:val="00543FA7"/>
    <w:rsid w:val="005478A1"/>
    <w:rsid w:val="00550F5E"/>
    <w:rsid w:val="00552778"/>
    <w:rsid w:val="00552ED1"/>
    <w:rsid w:val="0055507F"/>
    <w:rsid w:val="00557F35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26C2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303"/>
    <w:rsid w:val="005B1568"/>
    <w:rsid w:val="005B2670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E6218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72A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0A81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627F"/>
    <w:rsid w:val="00701347"/>
    <w:rsid w:val="00704D3A"/>
    <w:rsid w:val="00705968"/>
    <w:rsid w:val="00710B4E"/>
    <w:rsid w:val="00711C9B"/>
    <w:rsid w:val="00712381"/>
    <w:rsid w:val="00712621"/>
    <w:rsid w:val="00714684"/>
    <w:rsid w:val="00716E64"/>
    <w:rsid w:val="00717CC1"/>
    <w:rsid w:val="00724BC9"/>
    <w:rsid w:val="00724DEC"/>
    <w:rsid w:val="00725A84"/>
    <w:rsid w:val="00725F91"/>
    <w:rsid w:val="00730028"/>
    <w:rsid w:val="00730733"/>
    <w:rsid w:val="00730CDD"/>
    <w:rsid w:val="00734802"/>
    <w:rsid w:val="007351AB"/>
    <w:rsid w:val="00737B7E"/>
    <w:rsid w:val="00740908"/>
    <w:rsid w:val="00741941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5D9C"/>
    <w:rsid w:val="007A746C"/>
    <w:rsid w:val="007B1848"/>
    <w:rsid w:val="007B450D"/>
    <w:rsid w:val="007B538E"/>
    <w:rsid w:val="007B647C"/>
    <w:rsid w:val="007B7F76"/>
    <w:rsid w:val="007C0FB6"/>
    <w:rsid w:val="007C2673"/>
    <w:rsid w:val="007C5F4A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ACA"/>
    <w:rsid w:val="007E20FD"/>
    <w:rsid w:val="007E3E45"/>
    <w:rsid w:val="007E46DB"/>
    <w:rsid w:val="007E50DF"/>
    <w:rsid w:val="007E511F"/>
    <w:rsid w:val="007E671E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4DC"/>
    <w:rsid w:val="00821576"/>
    <w:rsid w:val="008226CD"/>
    <w:rsid w:val="00823A57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D0EAE"/>
    <w:rsid w:val="008D1A9D"/>
    <w:rsid w:val="008D1F1E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4ADC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371"/>
    <w:rsid w:val="00A4069C"/>
    <w:rsid w:val="00A41D47"/>
    <w:rsid w:val="00A43F13"/>
    <w:rsid w:val="00A43F7B"/>
    <w:rsid w:val="00A45A22"/>
    <w:rsid w:val="00A46ABA"/>
    <w:rsid w:val="00A517C7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41A6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AFE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420F"/>
    <w:rsid w:val="00BE42B7"/>
    <w:rsid w:val="00BE483C"/>
    <w:rsid w:val="00BE4E14"/>
    <w:rsid w:val="00BE52A1"/>
    <w:rsid w:val="00BE5383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80A19"/>
    <w:rsid w:val="00C810A9"/>
    <w:rsid w:val="00C812B8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07F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51AC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71BC"/>
    <w:rsid w:val="00F47865"/>
    <w:rsid w:val="00F47CBB"/>
    <w:rsid w:val="00F50A74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683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C6E4C"/>
    <w:rsid w:val="00FD0D51"/>
    <w:rsid w:val="00FE00AC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DF2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B1DF2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B1DF2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3B1DF2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B1DF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102</Words>
  <Characters>585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6</cp:revision>
  <dcterms:created xsi:type="dcterms:W3CDTF">2018-07-21T11:09:00Z</dcterms:created>
  <dcterms:modified xsi:type="dcterms:W3CDTF">2018-08-04T02:43:00Z</dcterms:modified>
</cp:coreProperties>
</file>