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09" w:rsidRDefault="00A91509" w:rsidP="00EB267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放弃继承权声明书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57"/>
        <w:gridCol w:w="2767"/>
        <w:gridCol w:w="1433"/>
        <w:gridCol w:w="1433"/>
        <w:gridCol w:w="1222"/>
      </w:tblGrid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被继承人的死亡凭证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财产凭证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声明人与被继承人的关系凭证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A91509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91509" w:rsidRDefault="00A91509" w:rsidP="001157E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A91509" w:rsidRDefault="00A91509" w:rsidP="001157E5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A91509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91509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91509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91509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09" w:rsidRDefault="00A91509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91509" w:rsidRDefault="00A9150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91509" w:rsidRDefault="00A91509">
      <w:pPr>
        <w:rPr>
          <w:rFonts w:cs="Times New Roman"/>
        </w:rPr>
      </w:pPr>
    </w:p>
    <w:sectPr w:rsidR="00A91509" w:rsidSect="00802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B42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6F57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3257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B7EDD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E7E29"/>
    <w:rsid w:val="000F0206"/>
    <w:rsid w:val="000F1614"/>
    <w:rsid w:val="000F3C60"/>
    <w:rsid w:val="000F4523"/>
    <w:rsid w:val="000F6169"/>
    <w:rsid w:val="000F7CEF"/>
    <w:rsid w:val="001003AA"/>
    <w:rsid w:val="00101377"/>
    <w:rsid w:val="001028D5"/>
    <w:rsid w:val="00102FBA"/>
    <w:rsid w:val="001037EE"/>
    <w:rsid w:val="00110E42"/>
    <w:rsid w:val="00113086"/>
    <w:rsid w:val="001157E5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305E"/>
    <w:rsid w:val="00155BAC"/>
    <w:rsid w:val="00155BCE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2DE6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4822"/>
    <w:rsid w:val="00205115"/>
    <w:rsid w:val="00210670"/>
    <w:rsid w:val="002107FE"/>
    <w:rsid w:val="00210FAF"/>
    <w:rsid w:val="00211B58"/>
    <w:rsid w:val="00212E4B"/>
    <w:rsid w:val="00213E43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1CBE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0B42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64F"/>
    <w:rsid w:val="00406905"/>
    <w:rsid w:val="00406DF8"/>
    <w:rsid w:val="00407DB4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0E5F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57D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3920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391B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25E"/>
    <w:rsid w:val="005F54C0"/>
    <w:rsid w:val="005F619C"/>
    <w:rsid w:val="005F63F6"/>
    <w:rsid w:val="0060197C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12AA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01F3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2140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B81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1509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0C7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253D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29A6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14F2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83A9C"/>
    <w:rsid w:val="00C90D37"/>
    <w:rsid w:val="00C9419D"/>
    <w:rsid w:val="00C94F10"/>
    <w:rsid w:val="00C97254"/>
    <w:rsid w:val="00CA10D6"/>
    <w:rsid w:val="00CA11BD"/>
    <w:rsid w:val="00CA1289"/>
    <w:rsid w:val="00CA289D"/>
    <w:rsid w:val="00CA38AD"/>
    <w:rsid w:val="00CA50C1"/>
    <w:rsid w:val="00CA5916"/>
    <w:rsid w:val="00CA5E9F"/>
    <w:rsid w:val="00CA5F13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F71"/>
    <w:rsid w:val="00D050C4"/>
    <w:rsid w:val="00D0596C"/>
    <w:rsid w:val="00D05FF0"/>
    <w:rsid w:val="00D06477"/>
    <w:rsid w:val="00D068D4"/>
    <w:rsid w:val="00D06C8D"/>
    <w:rsid w:val="00D10586"/>
    <w:rsid w:val="00D10C43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38F6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2417"/>
    <w:rsid w:val="00DB3364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2B5B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6634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2671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2431"/>
    <w:rsid w:val="00FF3A76"/>
    <w:rsid w:val="00FF5598"/>
    <w:rsid w:val="00FF57A2"/>
    <w:rsid w:val="00FF7888"/>
    <w:rsid w:val="00FF7A6A"/>
    <w:rsid w:val="00FF7E78"/>
    <w:rsid w:val="42F2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140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80214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140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0214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1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111</Words>
  <Characters>635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2018-07-21T11:08:00Z</dcterms:created>
  <dcterms:modified xsi:type="dcterms:W3CDTF">2018-08-04T02:41:00Z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