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054" w:rsidRDefault="00AF7054" w:rsidP="00AF7054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学位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AF705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AF705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F705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F705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AF7054" w:rsidRDefault="00AF7054" w:rsidP="00264823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AF7054" w:rsidRDefault="00AF7054" w:rsidP="00264823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AF7054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AF7054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AF7054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F7054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054" w:rsidRDefault="00AF7054" w:rsidP="00E842BF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F7054" w:rsidRDefault="00AF7054" w:rsidP="00E842BF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AF7054" w:rsidRPr="00AE6137" w:rsidRDefault="00AF7054" w:rsidP="00E70D26">
      <w:pPr>
        <w:rPr>
          <w:rFonts w:cs="Times New Roman"/>
        </w:rPr>
      </w:pPr>
    </w:p>
    <w:p w:rsidR="00AF7054" w:rsidRPr="00E70D26" w:rsidRDefault="00AF7054">
      <w:pPr>
        <w:rPr>
          <w:rFonts w:cs="Times New Roman"/>
        </w:rPr>
      </w:pPr>
    </w:p>
    <w:sectPr w:rsidR="00AF7054" w:rsidRPr="00E70D26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054" w:rsidRDefault="00AF7054" w:rsidP="00E70D2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F7054" w:rsidRDefault="00AF7054" w:rsidP="00E70D2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054" w:rsidRDefault="00AF7054" w:rsidP="00E70D2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F7054" w:rsidRDefault="00AF7054" w:rsidP="00E70D2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286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944D9"/>
    <w:rsid w:val="000A42B2"/>
    <w:rsid w:val="000A5602"/>
    <w:rsid w:val="000B30B5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223B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3E98"/>
    <w:rsid w:val="00254668"/>
    <w:rsid w:val="0025486F"/>
    <w:rsid w:val="00256A22"/>
    <w:rsid w:val="002577AE"/>
    <w:rsid w:val="002616D3"/>
    <w:rsid w:val="00263F1E"/>
    <w:rsid w:val="00264823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3CF4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5F15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0C8A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0A1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634D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1D4D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5E81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E6137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054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85B1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D36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33489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286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0D26"/>
    <w:rsid w:val="00E734A6"/>
    <w:rsid w:val="00E74153"/>
    <w:rsid w:val="00E775D3"/>
    <w:rsid w:val="00E778A2"/>
    <w:rsid w:val="00E77F10"/>
    <w:rsid w:val="00E842BF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89D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D26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70D2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0D2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70D26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0D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84</Words>
  <Characters>485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2018-07-21T11:26:00Z</dcterms:created>
  <dcterms:modified xsi:type="dcterms:W3CDTF">2018-08-04T05:18:00Z</dcterms:modified>
</cp:coreProperties>
</file>