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C6" w:rsidRDefault="00D425C6" w:rsidP="00D425C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学历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D425C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D425C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AE61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AE613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425C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425C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D425C6" w:rsidRDefault="00D425C6" w:rsidP="0041450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D425C6" w:rsidRDefault="00D425C6" w:rsidP="0041450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D425C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D425C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D425C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425C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5C6" w:rsidRDefault="00D425C6" w:rsidP="00AE6137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25C6" w:rsidRDefault="00D425C6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425C6" w:rsidRPr="00AE6137" w:rsidRDefault="00D425C6">
      <w:pPr>
        <w:rPr>
          <w:rFonts w:cs="Times New Roman"/>
        </w:rPr>
      </w:pPr>
    </w:p>
    <w:sectPr w:rsidR="00D425C6" w:rsidRPr="00AE613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5C6" w:rsidRDefault="00D425C6" w:rsidP="00AE613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25C6" w:rsidRDefault="00D425C6" w:rsidP="00AE613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5C6" w:rsidRDefault="00D425C6" w:rsidP="00AE613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25C6" w:rsidRDefault="00D425C6" w:rsidP="00AE613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6FD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5BE2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497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8B8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506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0EB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D7FDC"/>
    <w:rsid w:val="006E0955"/>
    <w:rsid w:val="006E173E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2A57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6137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6FD1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25C6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385"/>
    <w:rsid w:val="00E665C8"/>
    <w:rsid w:val="00E6724F"/>
    <w:rsid w:val="00E67CFB"/>
    <w:rsid w:val="00E734A6"/>
    <w:rsid w:val="00E74153"/>
    <w:rsid w:val="00E775D3"/>
    <w:rsid w:val="00E778A2"/>
    <w:rsid w:val="00E77F10"/>
    <w:rsid w:val="00E8053D"/>
    <w:rsid w:val="00E842BF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B5E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4C8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3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E613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613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E613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61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84</Words>
  <Characters>483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2018-07-21T11:25:00Z</dcterms:created>
  <dcterms:modified xsi:type="dcterms:W3CDTF">2018-08-04T05:18:00Z</dcterms:modified>
</cp:coreProperties>
</file>