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87" w:rsidRDefault="006E3C87" w:rsidP="006E3C87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住所地（居住地）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6E3C8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6E3C8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E3C8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E3C8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5E4B9D">
              <w:rPr>
                <w:rFonts w:hint="eastAsia"/>
                <w:sz w:val="18"/>
                <w:szCs w:val="18"/>
              </w:rPr>
              <w:t>住所地（居住地）</w:t>
            </w:r>
            <w:r>
              <w:rPr>
                <w:rFonts w:hint="eastAsia"/>
                <w:sz w:val="18"/>
                <w:szCs w:val="18"/>
              </w:rPr>
              <w:t>等相关材料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6E3C87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6E3C87" w:rsidRPr="00906E63" w:rsidRDefault="006E3C87" w:rsidP="00C16F2F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 w:rsidRPr="00906E63"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6E3C87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6E3C87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6E3C87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6E3C87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C87" w:rsidRDefault="006E3C87" w:rsidP="00291C1A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6E3C87" w:rsidRDefault="006E3C87" w:rsidP="00291C1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6E3C87" w:rsidRPr="00911EF3" w:rsidRDefault="006E3C87">
      <w:pPr>
        <w:rPr>
          <w:rFonts w:cs="Times New Roman"/>
        </w:rPr>
      </w:pPr>
    </w:p>
    <w:sectPr w:rsidR="006E3C87" w:rsidRPr="00911EF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C87" w:rsidRDefault="006E3C87" w:rsidP="00911EF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E3C87" w:rsidRDefault="006E3C87" w:rsidP="00911EF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C87" w:rsidRDefault="006E3C87" w:rsidP="00911EF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E3C87" w:rsidRDefault="006E3C87" w:rsidP="00911EF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7C8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1C1A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716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37C8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4B44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7A6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B9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3C87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3F41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06E63"/>
    <w:rsid w:val="00911EF3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9EC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6F2F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4DF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0765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EF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11EF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1EF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11EF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1E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89</Words>
  <Characters>511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2018-07-21T11:24:00Z</dcterms:created>
  <dcterms:modified xsi:type="dcterms:W3CDTF">2018-08-04T05:17:00Z</dcterms:modified>
</cp:coreProperties>
</file>