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703" w:rsidRDefault="00667703" w:rsidP="00667703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 w:rsidRPr="00D411FB">
        <w:rPr>
          <w:rFonts w:ascii="黑体" w:eastAsia="黑体" w:hAnsi="黑体" w:cs="黑体" w:hint="eastAsia"/>
          <w:sz w:val="21"/>
          <w:szCs w:val="21"/>
        </w:rPr>
        <w:t>又名、别名、译名、笔名、网名</w:t>
      </w:r>
      <w:r>
        <w:rPr>
          <w:rFonts w:ascii="黑体" w:eastAsia="黑体" w:hAnsi="黑体" w:cs="黑体" w:hint="eastAsia"/>
          <w:sz w:val="21"/>
          <w:szCs w:val="21"/>
        </w:rPr>
        <w:t>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66770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703" w:rsidRDefault="00667703" w:rsidP="00D23AE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703" w:rsidRDefault="00667703" w:rsidP="00D23AE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703" w:rsidRDefault="00667703" w:rsidP="00D23AE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703" w:rsidRDefault="00667703" w:rsidP="00D23AE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703" w:rsidRDefault="00667703" w:rsidP="00D23AE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66770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703" w:rsidRDefault="00667703" w:rsidP="00D23AE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7703" w:rsidRDefault="00667703" w:rsidP="00D23AE4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7703" w:rsidRDefault="00667703" w:rsidP="00D23A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7703" w:rsidRDefault="00667703" w:rsidP="00D23A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7703" w:rsidRDefault="00667703" w:rsidP="00D23AE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66770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703" w:rsidRDefault="00667703" w:rsidP="00D23AE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7703" w:rsidRDefault="00667703" w:rsidP="00D23AE4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7703" w:rsidRDefault="00667703" w:rsidP="00D23A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7703" w:rsidRDefault="00667703" w:rsidP="00D23A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7703" w:rsidRDefault="00667703" w:rsidP="00D23AE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66770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703" w:rsidRPr="00D411FB" w:rsidRDefault="00667703" w:rsidP="00D23AE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又名、别名、译名、笔名、网名等相关</w:t>
            </w:r>
            <w:r w:rsidRPr="00D411FB">
              <w:rPr>
                <w:rFonts w:hint="eastAsia"/>
                <w:sz w:val="18"/>
                <w:szCs w:val="18"/>
              </w:rPr>
              <w:t>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7703" w:rsidRDefault="00667703" w:rsidP="00D23AE4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7703" w:rsidRDefault="00667703" w:rsidP="00D23A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7703" w:rsidRDefault="00667703" w:rsidP="00D23A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7703" w:rsidRDefault="00667703" w:rsidP="00D23AE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66770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703" w:rsidRDefault="00667703" w:rsidP="00D23AE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7703" w:rsidRDefault="00667703" w:rsidP="00D23AE4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7703" w:rsidRDefault="00667703" w:rsidP="00D23A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7703" w:rsidRDefault="00667703" w:rsidP="00D23A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7703" w:rsidRDefault="00667703" w:rsidP="00D23AE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667703" w:rsidRPr="00906E63" w:rsidRDefault="00667703" w:rsidP="00491F32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 w:rsidRPr="00906E63"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667703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703" w:rsidRDefault="00667703" w:rsidP="00D23AE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7703" w:rsidRDefault="00667703" w:rsidP="00D23AE4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667703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703" w:rsidRDefault="00667703" w:rsidP="00D23AE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7703" w:rsidRDefault="00667703" w:rsidP="00D23A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703" w:rsidRDefault="00667703" w:rsidP="00D23AE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7703" w:rsidRDefault="00667703" w:rsidP="00D23AE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667703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703" w:rsidRDefault="00667703" w:rsidP="00D23AE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7703" w:rsidRDefault="00667703" w:rsidP="00D23A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703" w:rsidRDefault="00667703" w:rsidP="00D23AE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7703" w:rsidRDefault="00667703" w:rsidP="00D23AE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667703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703" w:rsidRDefault="00667703" w:rsidP="00D23AE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7703" w:rsidRDefault="00667703" w:rsidP="00D23A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703" w:rsidRDefault="00667703" w:rsidP="00D23AE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7703" w:rsidRDefault="00667703" w:rsidP="00D23AE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667703" w:rsidRPr="00A84A65" w:rsidRDefault="00667703">
      <w:pPr>
        <w:rPr>
          <w:rFonts w:cs="Times New Roman"/>
        </w:rPr>
      </w:pPr>
    </w:p>
    <w:sectPr w:rsidR="00667703" w:rsidRPr="00A84A65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703" w:rsidRDefault="00667703" w:rsidP="00A84A6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67703" w:rsidRDefault="00667703" w:rsidP="00A84A6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703" w:rsidRDefault="00667703" w:rsidP="00A84A6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67703" w:rsidRDefault="00667703" w:rsidP="00A84A6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245D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5DA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67EB5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A69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1F32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5C3A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67703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45D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4B2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06E63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5A27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4A65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4C6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3AE4"/>
    <w:rsid w:val="00D2537D"/>
    <w:rsid w:val="00D31319"/>
    <w:rsid w:val="00D31C4D"/>
    <w:rsid w:val="00D32037"/>
    <w:rsid w:val="00D402EE"/>
    <w:rsid w:val="00D404D7"/>
    <w:rsid w:val="00D4098E"/>
    <w:rsid w:val="00D411FB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4E21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1CD0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A65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84A6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84A65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84A65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84A6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91</Words>
  <Characters>521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2018-07-21T11:24:00Z</dcterms:created>
  <dcterms:modified xsi:type="dcterms:W3CDTF">2018-08-04T05:16:00Z</dcterms:modified>
</cp:coreProperties>
</file>