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344" w:rsidRDefault="00651344" w:rsidP="00651344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曾用名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5134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5134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134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134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曾用名材料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65134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51344" w:rsidRPr="00906E63" w:rsidRDefault="00651344" w:rsidP="00BC423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 w:rsidRPr="00906E63"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651344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651344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651344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51344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44" w:rsidRDefault="00651344" w:rsidP="00D23AE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51344" w:rsidRDefault="00651344" w:rsidP="00D23AE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51344" w:rsidRPr="00442023" w:rsidRDefault="00651344">
      <w:pPr>
        <w:rPr>
          <w:rFonts w:cs="Times New Roman"/>
        </w:rPr>
      </w:pPr>
    </w:p>
    <w:sectPr w:rsidR="00651344" w:rsidRPr="0044202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344" w:rsidRDefault="00651344" w:rsidP="0044202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1344" w:rsidRDefault="00651344" w:rsidP="0044202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344" w:rsidRDefault="00651344" w:rsidP="0044202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1344" w:rsidRDefault="00651344" w:rsidP="0044202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DD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49E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22E2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2023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57DDB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364C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4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4DA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06E63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5D74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2A77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4231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3AE4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A70CB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7F6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02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4202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4202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4202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420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87</Words>
  <Characters>499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2018-07-21T11:24:00Z</dcterms:created>
  <dcterms:modified xsi:type="dcterms:W3CDTF">2018-08-04T05:15:00Z</dcterms:modified>
</cp:coreProperties>
</file>