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15" w:rsidRDefault="007B0315" w:rsidP="007B031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 </w:t>
      </w:r>
      <w:r>
        <w:rPr>
          <w:rFonts w:ascii="黑体" w:eastAsia="黑体" w:hAnsi="黑体" w:cs="黑体" w:hint="eastAsia"/>
          <w:sz w:val="21"/>
          <w:szCs w:val="21"/>
        </w:rPr>
        <w:t>未做过户籍登记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7B03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7B03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6D56F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B03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未入户籍证明相关材料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7937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B03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7B0315" w:rsidRDefault="007B0315" w:rsidP="00707AB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7B031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7B031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7B031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B031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315" w:rsidRDefault="007B0315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B0315" w:rsidRDefault="007B0315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7B0315" w:rsidRPr="006D56F5" w:rsidRDefault="007B0315">
      <w:pPr>
        <w:rPr>
          <w:rFonts w:cs="Times New Roman"/>
        </w:rPr>
      </w:pPr>
    </w:p>
    <w:sectPr w:rsidR="007B0315" w:rsidRPr="006D56F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315" w:rsidRDefault="007B0315" w:rsidP="006D56F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B0315" w:rsidRDefault="007B0315" w:rsidP="006D56F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315" w:rsidRDefault="007B0315" w:rsidP="006D56F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B0315" w:rsidRDefault="007B0315" w:rsidP="006D56F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51C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62D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182B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440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54A8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56F5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07ABF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1D26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37E8"/>
    <w:rsid w:val="00795E6D"/>
    <w:rsid w:val="00796375"/>
    <w:rsid w:val="00797954"/>
    <w:rsid w:val="007A05C4"/>
    <w:rsid w:val="007A0C81"/>
    <w:rsid w:val="007A2A71"/>
    <w:rsid w:val="007A3234"/>
    <w:rsid w:val="007A746C"/>
    <w:rsid w:val="007B0315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3D7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51C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3EC9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2452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4F3D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6ABC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38DC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85D9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000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F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D56F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56F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D56F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56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86</Words>
  <Characters>494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2018-07-21T11:24:00Z</dcterms:created>
  <dcterms:modified xsi:type="dcterms:W3CDTF">2018-08-04T04:03:00Z</dcterms:modified>
</cp:coreProperties>
</file>