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CE" w:rsidRDefault="00FF0ECE" w:rsidP="00FF0EC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因迁移户籍注销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FF0EC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FF0EC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F0EC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因迁移户籍注销证明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F0EC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FF0ECE" w:rsidRDefault="00FF0ECE" w:rsidP="0014619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FF0ECE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FF0ECE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FF0ECE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F0ECE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ECE" w:rsidRDefault="00FF0EC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F0ECE" w:rsidRDefault="00FF0ECE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FF0ECE" w:rsidRPr="004E0612" w:rsidRDefault="00FF0ECE" w:rsidP="00CA284D">
      <w:pPr>
        <w:rPr>
          <w:rFonts w:cs="Times New Roman"/>
        </w:rPr>
      </w:pPr>
    </w:p>
    <w:p w:rsidR="00FF0ECE" w:rsidRPr="00CA284D" w:rsidRDefault="00FF0ECE">
      <w:pPr>
        <w:rPr>
          <w:rFonts w:cs="Times New Roman"/>
        </w:rPr>
      </w:pPr>
    </w:p>
    <w:sectPr w:rsidR="00FF0ECE" w:rsidRPr="00CA284D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ECE" w:rsidRDefault="00FF0ECE" w:rsidP="00CA284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F0ECE" w:rsidRDefault="00FF0ECE" w:rsidP="00CA284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ECE" w:rsidRDefault="00FF0ECE" w:rsidP="00CA284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F0ECE" w:rsidRDefault="00FF0ECE" w:rsidP="00CA284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AB4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7DD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5812"/>
    <w:rsid w:val="0013651A"/>
    <w:rsid w:val="00141446"/>
    <w:rsid w:val="00141E8C"/>
    <w:rsid w:val="00143F1C"/>
    <w:rsid w:val="00145516"/>
    <w:rsid w:val="0014619D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672E6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406C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76E15"/>
    <w:rsid w:val="0028035C"/>
    <w:rsid w:val="00280454"/>
    <w:rsid w:val="002825F3"/>
    <w:rsid w:val="00282734"/>
    <w:rsid w:val="00285073"/>
    <w:rsid w:val="00290420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D99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C17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0612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A3762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4F0A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01E3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35A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1F41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66AB4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2730"/>
    <w:rsid w:val="00CA284D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97015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ECE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84D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A284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84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A284D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28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86</Words>
  <Characters>493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2018-07-21T11:23:00Z</dcterms:created>
  <dcterms:modified xsi:type="dcterms:W3CDTF">2018-08-04T04:02:00Z</dcterms:modified>
</cp:coreProperties>
</file>