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1E" w:rsidRDefault="000E271E" w:rsidP="000E271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因死亡户籍注销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E27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E27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E27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户籍注销证明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E27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死亡凭证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4E061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E27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申请人与死者的关系材料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4E061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0E27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E271E" w:rsidRDefault="000E271E" w:rsidP="00E07A6B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0E271E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0E271E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0E271E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E271E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71E" w:rsidRDefault="000E271E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271E" w:rsidRDefault="000E271E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E271E" w:rsidRPr="004E0612" w:rsidRDefault="000E271E">
      <w:pPr>
        <w:rPr>
          <w:rFonts w:cs="Times New Roman"/>
        </w:rPr>
      </w:pPr>
    </w:p>
    <w:sectPr w:rsidR="000E271E" w:rsidRPr="004E061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71E" w:rsidRDefault="000E271E" w:rsidP="004E061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E271E" w:rsidRDefault="000E271E" w:rsidP="004E061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71E" w:rsidRDefault="000E271E" w:rsidP="004E061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E271E" w:rsidRDefault="000E271E" w:rsidP="004E061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96E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2E25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A58E0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271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3B83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6D9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2EF6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3642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430B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96D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0612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435F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196E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2C90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55D37"/>
    <w:rsid w:val="0086009B"/>
    <w:rsid w:val="0086009F"/>
    <w:rsid w:val="00862C76"/>
    <w:rsid w:val="0086368F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75D0A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835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5F4"/>
    <w:rsid w:val="0096190C"/>
    <w:rsid w:val="00963799"/>
    <w:rsid w:val="00964105"/>
    <w:rsid w:val="009648BC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0B05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09C9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3289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28DD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07A6B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DA9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C6CDD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61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E061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061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E061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06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97</Words>
  <Characters>554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2018-07-21T11:23:00Z</dcterms:created>
  <dcterms:modified xsi:type="dcterms:W3CDTF">2018-08-04T04:02:00Z</dcterms:modified>
</cp:coreProperties>
</file>