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121" w:rsidRDefault="00D57121" w:rsidP="00D57121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意定监护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D5712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D5712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0A7B8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5712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0A7B8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被委托人的身份证、户口簿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Pr="00D73101" w:rsidRDefault="00D57121" w:rsidP="00293642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D57121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D57121" w:rsidRDefault="00D57121" w:rsidP="000D75A2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D57121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D57121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D57121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D57121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7121" w:rsidRDefault="00D57121" w:rsidP="0029364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D57121" w:rsidRDefault="00D57121" w:rsidP="0029364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D57121" w:rsidRPr="00AA7995" w:rsidRDefault="00D57121" w:rsidP="000A7B81">
      <w:pPr>
        <w:rPr>
          <w:rFonts w:cs="Times New Roman"/>
        </w:rPr>
      </w:pPr>
    </w:p>
    <w:p w:rsidR="00D57121" w:rsidRPr="000A7B81" w:rsidRDefault="00D57121">
      <w:pPr>
        <w:rPr>
          <w:rFonts w:cs="Times New Roman"/>
        </w:rPr>
      </w:pPr>
    </w:p>
    <w:sectPr w:rsidR="00D57121" w:rsidRPr="000A7B8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121" w:rsidRDefault="00D57121" w:rsidP="000A7B8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57121" w:rsidRDefault="00D57121" w:rsidP="000A7B8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121" w:rsidRDefault="00D57121" w:rsidP="000A7B8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57121" w:rsidRDefault="00D57121" w:rsidP="000A7B8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C89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645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A7B81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5A2"/>
    <w:rsid w:val="000E067A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76629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3642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243B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804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7E1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67C89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A7995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041B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121"/>
    <w:rsid w:val="00D57917"/>
    <w:rsid w:val="00D5792F"/>
    <w:rsid w:val="00D602C5"/>
    <w:rsid w:val="00D61E64"/>
    <w:rsid w:val="00D624B5"/>
    <w:rsid w:val="00D63A6E"/>
    <w:rsid w:val="00D653A8"/>
    <w:rsid w:val="00D66B90"/>
    <w:rsid w:val="00D66BC4"/>
    <w:rsid w:val="00D67E8A"/>
    <w:rsid w:val="00D72618"/>
    <w:rsid w:val="00D73070"/>
    <w:rsid w:val="00D73101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1C7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77A1F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1E6"/>
    <w:rsid w:val="00F96293"/>
    <w:rsid w:val="00FA0426"/>
    <w:rsid w:val="00FA07F4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B8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A7B8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A7B8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A7B8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A7B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83</Words>
  <Characters>476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2018-07-21T11:22:00Z</dcterms:created>
  <dcterms:modified xsi:type="dcterms:W3CDTF">2018-08-04T04:00:00Z</dcterms:modified>
</cp:coreProperties>
</file>