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48" w:rsidRDefault="001D0F48" w:rsidP="001D623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协议监护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协议人的身份证、户口簿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协议人与被监护人的关系材料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被监护人为无民事行为能力人或限制民事行为能力人的材料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协议监护文书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公证处可代拟文书</w:t>
            </w:r>
            <w:bookmarkStart w:id="0" w:name="_GoBack"/>
            <w:bookmarkEnd w:id="0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1D0F4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D0F48" w:rsidRDefault="001D0F48" w:rsidP="00AE527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D0F4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D0F4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D0F4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D0F4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48" w:rsidRDefault="001D0F4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0F48" w:rsidRDefault="001D0F4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自受理公证申请之日七个工作日内向当事人出具公证书。但是，因不可抗力、补充证明材料或者需要核实有关情况的，所需时间不计算在期限内。</w:t>
            </w:r>
          </w:p>
        </w:tc>
      </w:tr>
    </w:tbl>
    <w:p w:rsidR="001D0F48" w:rsidRDefault="001D0F48">
      <w:pPr>
        <w:rPr>
          <w:rFonts w:cs="Times New Roman"/>
        </w:rPr>
      </w:pPr>
    </w:p>
    <w:sectPr w:rsidR="001D0F48" w:rsidSect="00FC3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9C3"/>
    <w:rsid w:val="00000DE3"/>
    <w:rsid w:val="0000267B"/>
    <w:rsid w:val="000049E9"/>
    <w:rsid w:val="00005133"/>
    <w:rsid w:val="0000606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2856"/>
    <w:rsid w:val="00164987"/>
    <w:rsid w:val="001658E5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30C3"/>
    <w:rsid w:val="00194430"/>
    <w:rsid w:val="00194B32"/>
    <w:rsid w:val="001968CB"/>
    <w:rsid w:val="00197BC8"/>
    <w:rsid w:val="001A1542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0F48"/>
    <w:rsid w:val="001D2A1C"/>
    <w:rsid w:val="001D4E5D"/>
    <w:rsid w:val="001D6239"/>
    <w:rsid w:val="001D6CC0"/>
    <w:rsid w:val="001D71CD"/>
    <w:rsid w:val="001D7CE6"/>
    <w:rsid w:val="001E0F7C"/>
    <w:rsid w:val="001E15F7"/>
    <w:rsid w:val="001E1A95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06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137F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6B8A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32E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7A6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5F6AFD"/>
    <w:rsid w:val="00602BEF"/>
    <w:rsid w:val="00603447"/>
    <w:rsid w:val="00605EAD"/>
    <w:rsid w:val="006110F5"/>
    <w:rsid w:val="00611E0E"/>
    <w:rsid w:val="006125DD"/>
    <w:rsid w:val="006139D7"/>
    <w:rsid w:val="0061652E"/>
    <w:rsid w:val="00620E07"/>
    <w:rsid w:val="006221FA"/>
    <w:rsid w:val="00624197"/>
    <w:rsid w:val="0063039C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0A5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0531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435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1774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3D39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277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76E"/>
    <w:rsid w:val="00B36AA2"/>
    <w:rsid w:val="00B36F91"/>
    <w:rsid w:val="00B36FA7"/>
    <w:rsid w:val="00B425F5"/>
    <w:rsid w:val="00B45BBD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1DA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192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5E2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9C3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5A0B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C3C3C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  <w:rsid w:val="6504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3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C3C3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C3C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C3C3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C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100</Words>
  <Characters>573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2018-07-21T11:21:00Z</dcterms:created>
  <dcterms:modified xsi:type="dcterms:W3CDTF">2018-08-04T04:01:00Z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