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887" w:rsidRDefault="00982887" w:rsidP="00982887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委托监护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982887" w:rsidTr="00034BA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982887" w:rsidTr="00034BA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82887" w:rsidTr="00034BA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被委托人的身份证、户口簿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982887" w:rsidTr="00034BA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被监护人的身份证、户口簿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982887" w:rsidTr="00034BA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监护人与被监护人的关系材料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82887" w:rsidTr="00034BA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被监护人为无民事行为能力人或限制民事行为能力人的材料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982887" w:rsidTr="00034BA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982887" w:rsidRDefault="00982887" w:rsidP="008B489C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982887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982887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982887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 w:rsidP="002936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82887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887" w:rsidRDefault="00982887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82887" w:rsidRDefault="00982887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982887" w:rsidRPr="00AA7995" w:rsidRDefault="00982887" w:rsidP="00AA7995">
      <w:pPr>
        <w:rPr>
          <w:rFonts w:cs="Times New Roman"/>
        </w:rPr>
      </w:pPr>
    </w:p>
    <w:sectPr w:rsidR="00982887" w:rsidRPr="00AA7995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887" w:rsidRDefault="00982887" w:rsidP="00AA799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82887" w:rsidRDefault="00982887" w:rsidP="00AA799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887" w:rsidRDefault="00982887" w:rsidP="00AA799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82887" w:rsidRDefault="00982887" w:rsidP="00AA799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0986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3737"/>
    <w:rsid w:val="00034BA4"/>
    <w:rsid w:val="00034E39"/>
    <w:rsid w:val="00037C55"/>
    <w:rsid w:val="00040D2A"/>
    <w:rsid w:val="00041CFC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986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7317"/>
    <w:rsid w:val="002278C5"/>
    <w:rsid w:val="002310E1"/>
    <w:rsid w:val="00236485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3642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7E1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3641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489C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2887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5345F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A7995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0B3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411F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1B66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61F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4F9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95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A799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7995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A7995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79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95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102</Words>
  <Characters>582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2018-07-21T11:21:00Z</dcterms:created>
  <dcterms:modified xsi:type="dcterms:W3CDTF">2018-08-04T03:56:00Z</dcterms:modified>
</cp:coreProperties>
</file>