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5C" w:rsidRDefault="00515A5C" w:rsidP="00515A5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指定监护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515A5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515A5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15A5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被指定人的身份证、户口簿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Pr="00593764" w:rsidRDefault="00515A5C" w:rsidP="0029364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515A5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515A5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监护人与被监护人的关系材料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15A5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被监护人为无民事行为能力人或限制民事行为能力人的材料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Pr="004B27E1" w:rsidRDefault="00515A5C" w:rsidP="0029364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515A5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515A5C" w:rsidRDefault="00515A5C" w:rsidP="0050308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515A5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515A5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515A5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15A5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5C" w:rsidRDefault="00515A5C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15A5C" w:rsidRDefault="00515A5C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515A5C" w:rsidRPr="00FB4EB6" w:rsidRDefault="00515A5C" w:rsidP="004B27E1">
      <w:pPr>
        <w:rPr>
          <w:rFonts w:cs="Times New Roman"/>
        </w:rPr>
      </w:pPr>
    </w:p>
    <w:p w:rsidR="00515A5C" w:rsidRPr="004B27E1" w:rsidRDefault="00515A5C">
      <w:pPr>
        <w:rPr>
          <w:rFonts w:cs="Times New Roman"/>
        </w:rPr>
      </w:pPr>
    </w:p>
    <w:sectPr w:rsidR="00515A5C" w:rsidRPr="004B27E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A5C" w:rsidRDefault="00515A5C" w:rsidP="004B27E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15A5C" w:rsidRDefault="00515A5C" w:rsidP="004B27E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A5C" w:rsidRDefault="00515A5C" w:rsidP="004B27E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15A5C" w:rsidRDefault="00515A5C" w:rsidP="004B27E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C0A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25C17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3642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34FD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6A4"/>
    <w:rsid w:val="003F08E4"/>
    <w:rsid w:val="003F34DB"/>
    <w:rsid w:val="003F35EB"/>
    <w:rsid w:val="003F54BE"/>
    <w:rsid w:val="003F74AD"/>
    <w:rsid w:val="004005F7"/>
    <w:rsid w:val="004018BC"/>
    <w:rsid w:val="00403C0A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7E1"/>
    <w:rsid w:val="004B2F8F"/>
    <w:rsid w:val="004B3098"/>
    <w:rsid w:val="004B5679"/>
    <w:rsid w:val="004B5C97"/>
    <w:rsid w:val="004B6411"/>
    <w:rsid w:val="004B688D"/>
    <w:rsid w:val="004B713C"/>
    <w:rsid w:val="004C2132"/>
    <w:rsid w:val="004C339B"/>
    <w:rsid w:val="004C33AE"/>
    <w:rsid w:val="004C4C09"/>
    <w:rsid w:val="004C4E0D"/>
    <w:rsid w:val="004C56B6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3087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15A5C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47A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3764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4850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B9F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04EA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2A59"/>
    <w:rsid w:val="00BF4ECE"/>
    <w:rsid w:val="00BF507B"/>
    <w:rsid w:val="00BF53D1"/>
    <w:rsid w:val="00BF62B2"/>
    <w:rsid w:val="00C0329A"/>
    <w:rsid w:val="00C05471"/>
    <w:rsid w:val="00C0782D"/>
    <w:rsid w:val="00C106A9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1E09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EB6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7E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B27E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27E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B27E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27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102</Words>
  <Characters>583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2018-07-21T11:21:00Z</dcterms:created>
  <dcterms:modified xsi:type="dcterms:W3CDTF">2018-08-04T03:53:00Z</dcterms:modified>
</cp:coreProperties>
</file>