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F57" w:rsidRDefault="00896F57" w:rsidP="00896F57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法定监护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896F57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F57" w:rsidRDefault="00896F57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F57" w:rsidRDefault="00896F57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F57" w:rsidRDefault="00896F57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F57" w:rsidRDefault="00896F57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F57" w:rsidRDefault="00896F57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896F57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F57" w:rsidRDefault="00896F57" w:rsidP="0029364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申请人的身份证、户口簿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96F57" w:rsidRDefault="00896F57" w:rsidP="00293642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真实有效；本人亲自办理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96F57" w:rsidRDefault="00896F57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96F57" w:rsidRDefault="00896F57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96F57" w:rsidRDefault="00896F57" w:rsidP="002936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896F57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F57" w:rsidRDefault="00896F57" w:rsidP="0029364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被监护人的身份证、户口簿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96F57" w:rsidRDefault="00896F57" w:rsidP="00293642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96F57" w:rsidRDefault="00896F57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96F57" w:rsidRDefault="00896F57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96F57" w:rsidRDefault="00896F57" w:rsidP="002936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896F57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F57" w:rsidRDefault="00896F57" w:rsidP="00B87FE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被监护人父母的婚姻状况材料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96F57" w:rsidRDefault="00896F57" w:rsidP="00293642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</w:t>
            </w:r>
            <w:r w:rsidRPr="003227BC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96F57" w:rsidRDefault="00896F57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96F57" w:rsidRDefault="00896F57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96F57" w:rsidRDefault="00896F57" w:rsidP="002936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896F57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F57" w:rsidRDefault="00896F57" w:rsidP="00B87FE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监护人与被监护人的关系材料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96F57" w:rsidRDefault="00896F57" w:rsidP="00293642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96F57" w:rsidRDefault="00896F57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96F57" w:rsidRDefault="00896F57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96F57" w:rsidRDefault="00896F57" w:rsidP="002936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896F57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F57" w:rsidRDefault="00896F57" w:rsidP="0029364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96F57" w:rsidRDefault="00896F57" w:rsidP="00293642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96F57" w:rsidRDefault="00896F57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96F57" w:rsidRDefault="00896F57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96F57" w:rsidRDefault="00896F57" w:rsidP="002936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896F57" w:rsidRDefault="00896F57" w:rsidP="00C41AA2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896F57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F57" w:rsidRDefault="00896F57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96F57" w:rsidRDefault="00896F57" w:rsidP="00293642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896F57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F57" w:rsidRDefault="00896F57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96F57" w:rsidRDefault="00896F57" w:rsidP="00293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F57" w:rsidRDefault="00896F57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96F57" w:rsidRDefault="00896F57" w:rsidP="00293642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896F57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F57" w:rsidRDefault="00896F57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96F57" w:rsidRDefault="00896F57" w:rsidP="00293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F57" w:rsidRDefault="00896F57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96F57" w:rsidRDefault="00896F57" w:rsidP="002936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896F57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F57" w:rsidRDefault="00896F57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96F57" w:rsidRDefault="00896F57" w:rsidP="00293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F57" w:rsidRDefault="00896F57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96F57" w:rsidRDefault="00896F57" w:rsidP="00293642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896F57" w:rsidRPr="00FB4EB6" w:rsidRDefault="00896F57">
      <w:pPr>
        <w:rPr>
          <w:rFonts w:cs="Times New Roman"/>
        </w:rPr>
      </w:pPr>
    </w:p>
    <w:sectPr w:rsidR="00896F57" w:rsidRPr="00FB4EB6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6F57" w:rsidRDefault="00896F57" w:rsidP="00FB4EB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896F57" w:rsidRDefault="00896F57" w:rsidP="00FB4EB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6F57" w:rsidRDefault="00896F57" w:rsidP="00FB4EB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896F57" w:rsidRDefault="00896F57" w:rsidP="00FB4EB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75B2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275B2"/>
    <w:rsid w:val="00030864"/>
    <w:rsid w:val="0003106A"/>
    <w:rsid w:val="000323E0"/>
    <w:rsid w:val="0003359A"/>
    <w:rsid w:val="00034E39"/>
    <w:rsid w:val="00037C55"/>
    <w:rsid w:val="00040D2A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2C9B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15B6"/>
    <w:rsid w:val="0019272E"/>
    <w:rsid w:val="00192881"/>
    <w:rsid w:val="00194430"/>
    <w:rsid w:val="00194B32"/>
    <w:rsid w:val="001968CB"/>
    <w:rsid w:val="00197BC8"/>
    <w:rsid w:val="001A3038"/>
    <w:rsid w:val="001A6AA8"/>
    <w:rsid w:val="001B3330"/>
    <w:rsid w:val="001B6097"/>
    <w:rsid w:val="001B75B1"/>
    <w:rsid w:val="001C0263"/>
    <w:rsid w:val="001C04CC"/>
    <w:rsid w:val="001C2A8F"/>
    <w:rsid w:val="001C4B5B"/>
    <w:rsid w:val="001C5668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3642"/>
    <w:rsid w:val="0029408A"/>
    <w:rsid w:val="002978B9"/>
    <w:rsid w:val="00297989"/>
    <w:rsid w:val="00297F6B"/>
    <w:rsid w:val="002A08C1"/>
    <w:rsid w:val="002A0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6EA4"/>
    <w:rsid w:val="003203F2"/>
    <w:rsid w:val="00321DE8"/>
    <w:rsid w:val="003227BC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55BFA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A6EAE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2A91"/>
    <w:rsid w:val="00543FA7"/>
    <w:rsid w:val="005478A1"/>
    <w:rsid w:val="00550F5E"/>
    <w:rsid w:val="00552778"/>
    <w:rsid w:val="00552ED1"/>
    <w:rsid w:val="0055507F"/>
    <w:rsid w:val="00557F35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B3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1FF0"/>
    <w:rsid w:val="006F627F"/>
    <w:rsid w:val="00701347"/>
    <w:rsid w:val="00704D3A"/>
    <w:rsid w:val="00705968"/>
    <w:rsid w:val="00710B4E"/>
    <w:rsid w:val="00711C9B"/>
    <w:rsid w:val="00712381"/>
    <w:rsid w:val="00712621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5F4A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ACA"/>
    <w:rsid w:val="007E20FD"/>
    <w:rsid w:val="007E3E45"/>
    <w:rsid w:val="007E46DB"/>
    <w:rsid w:val="007E50DF"/>
    <w:rsid w:val="007E511F"/>
    <w:rsid w:val="007E671E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96F57"/>
    <w:rsid w:val="008A0189"/>
    <w:rsid w:val="008A1984"/>
    <w:rsid w:val="008A4D40"/>
    <w:rsid w:val="008A6661"/>
    <w:rsid w:val="008A6D37"/>
    <w:rsid w:val="008B3FAF"/>
    <w:rsid w:val="008B5076"/>
    <w:rsid w:val="008B6CA4"/>
    <w:rsid w:val="008B79E0"/>
    <w:rsid w:val="008C18EE"/>
    <w:rsid w:val="008C41E5"/>
    <w:rsid w:val="008C50DE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4503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35EB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119"/>
    <w:rsid w:val="00B872EA"/>
    <w:rsid w:val="00B87FE6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1AA2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0430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278BA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5782D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50C0"/>
    <w:rsid w:val="00ED69B9"/>
    <w:rsid w:val="00ED7F88"/>
    <w:rsid w:val="00EE06F8"/>
    <w:rsid w:val="00EE228C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4B7A"/>
    <w:rsid w:val="00FA59BD"/>
    <w:rsid w:val="00FA5FC5"/>
    <w:rsid w:val="00FA6D21"/>
    <w:rsid w:val="00FB0258"/>
    <w:rsid w:val="00FB14DE"/>
    <w:rsid w:val="00FB2507"/>
    <w:rsid w:val="00FB3B80"/>
    <w:rsid w:val="00FB4EB6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EB6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B4EB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B4EB6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B4EB6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B4EB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106</Words>
  <Characters>606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3</cp:revision>
  <dcterms:created xsi:type="dcterms:W3CDTF">2018-07-21T11:21:00Z</dcterms:created>
  <dcterms:modified xsi:type="dcterms:W3CDTF">2018-08-04T03:50:00Z</dcterms:modified>
</cp:coreProperties>
</file>