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D95" w:rsidRDefault="001E7D95" w:rsidP="001E7D9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国籍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1E7D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E7D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7D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7D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E7D95" w:rsidRPr="00906E63" w:rsidRDefault="001E7D95" w:rsidP="00BF4770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 w:rsidRPr="00906E63"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1E7D9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1E7D9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1E7D9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7D9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D95" w:rsidRDefault="001E7D9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7D95" w:rsidRDefault="001E7D95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E7D95" w:rsidRPr="00712D97" w:rsidRDefault="001E7D95">
      <w:pPr>
        <w:rPr>
          <w:rFonts w:cs="Times New Roman"/>
        </w:rPr>
      </w:pPr>
    </w:p>
    <w:sectPr w:rsidR="001E7D95" w:rsidRPr="00712D9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D95" w:rsidRDefault="001E7D95" w:rsidP="00712D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E7D95" w:rsidRDefault="001E7D95" w:rsidP="00712D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D95" w:rsidRDefault="001E7D95" w:rsidP="00712D9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E7D95" w:rsidRDefault="001E7D95" w:rsidP="00712D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2E6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310A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56D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E7D95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0CAE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6F6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E7D30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2D97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3915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1355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06E63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25A9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1DD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0F5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5C3F"/>
    <w:rsid w:val="00B1638B"/>
    <w:rsid w:val="00B17C26"/>
    <w:rsid w:val="00B20B99"/>
    <w:rsid w:val="00B21D52"/>
    <w:rsid w:val="00B259A0"/>
    <w:rsid w:val="00B26805"/>
    <w:rsid w:val="00B26E70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770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4589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58F4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4FEA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2E6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39EC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D97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2D9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2D9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12D9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2D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84</Words>
  <Characters>482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2018-07-21T11:21:00Z</dcterms:created>
  <dcterms:modified xsi:type="dcterms:W3CDTF">2018-08-04T03:48:00Z</dcterms:modified>
</cp:coreProperties>
</file>