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152" w:rsidRDefault="00822152" w:rsidP="00822152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宣告死亡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82215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52" w:rsidRDefault="00822152" w:rsidP="002954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2152" w:rsidRDefault="00822152" w:rsidP="002954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2152" w:rsidRDefault="00822152" w:rsidP="002954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2152" w:rsidRDefault="00822152" w:rsidP="002954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2152" w:rsidRDefault="00822152" w:rsidP="002954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82215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52" w:rsidRDefault="00822152" w:rsidP="007E118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22152" w:rsidRDefault="00822152" w:rsidP="007E118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22152" w:rsidRDefault="00822152" w:rsidP="002954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22152" w:rsidRDefault="00822152" w:rsidP="002954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22152" w:rsidRDefault="00822152" w:rsidP="0029548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82215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52" w:rsidRDefault="00822152" w:rsidP="002954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22152" w:rsidRDefault="00822152" w:rsidP="00295487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22152" w:rsidRDefault="00822152" w:rsidP="002954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22152" w:rsidRDefault="00822152" w:rsidP="002954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22152" w:rsidRDefault="00822152" w:rsidP="0029548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82215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52" w:rsidRDefault="00822152" w:rsidP="002954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宣告死亡文书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22152" w:rsidRDefault="00822152" w:rsidP="00295487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22152" w:rsidRDefault="00822152" w:rsidP="002954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22152" w:rsidRDefault="00822152" w:rsidP="002954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22152" w:rsidRDefault="00822152" w:rsidP="0029548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82215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52" w:rsidRDefault="00822152" w:rsidP="002954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申请人与死者的亲属关系材料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22152" w:rsidRDefault="00822152" w:rsidP="00295487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22152" w:rsidRDefault="00822152" w:rsidP="002954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22152" w:rsidRDefault="00822152" w:rsidP="002954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22152" w:rsidRDefault="00822152" w:rsidP="0029548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822152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52" w:rsidRDefault="00822152" w:rsidP="002954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22152" w:rsidRDefault="00822152" w:rsidP="00295487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22152" w:rsidRDefault="00822152" w:rsidP="002954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22152" w:rsidRDefault="00822152" w:rsidP="002954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22152" w:rsidRDefault="00822152" w:rsidP="0029548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822152" w:rsidRDefault="00822152" w:rsidP="001521E8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822152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52" w:rsidRDefault="00822152" w:rsidP="002954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22152" w:rsidRDefault="00822152" w:rsidP="00295487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822152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52" w:rsidRDefault="00822152" w:rsidP="002954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22152" w:rsidRDefault="00822152" w:rsidP="002954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2152" w:rsidRDefault="00822152" w:rsidP="002954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22152" w:rsidRDefault="00822152" w:rsidP="00295487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822152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52" w:rsidRDefault="00822152" w:rsidP="002954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22152" w:rsidRDefault="00822152" w:rsidP="002954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2152" w:rsidRDefault="00822152" w:rsidP="002954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22152" w:rsidRDefault="00822152" w:rsidP="0029548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822152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52" w:rsidRDefault="00822152" w:rsidP="002954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22152" w:rsidRDefault="00822152" w:rsidP="002954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2152" w:rsidRDefault="00822152" w:rsidP="00295487">
            <w:pPr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22152" w:rsidRDefault="00822152" w:rsidP="00295487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822152" w:rsidRPr="004C22BC" w:rsidRDefault="00822152" w:rsidP="006A4DE9">
      <w:pPr>
        <w:rPr>
          <w:rFonts w:cs="Times New Roman"/>
        </w:rPr>
      </w:pPr>
    </w:p>
    <w:p w:rsidR="00822152" w:rsidRPr="006A4DE9" w:rsidRDefault="00822152">
      <w:pPr>
        <w:rPr>
          <w:rFonts w:cs="Times New Roman"/>
        </w:rPr>
      </w:pPr>
    </w:p>
    <w:sectPr w:rsidR="00822152" w:rsidRPr="006A4DE9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152" w:rsidRDefault="00822152" w:rsidP="006A4DE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22152" w:rsidRDefault="00822152" w:rsidP="006A4DE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152" w:rsidRDefault="00822152" w:rsidP="006A4DE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22152" w:rsidRDefault="00822152" w:rsidP="006A4DE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641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1E8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15B6"/>
    <w:rsid w:val="0019272E"/>
    <w:rsid w:val="00192881"/>
    <w:rsid w:val="00194430"/>
    <w:rsid w:val="00194B32"/>
    <w:rsid w:val="001968CB"/>
    <w:rsid w:val="00197BC8"/>
    <w:rsid w:val="001A3038"/>
    <w:rsid w:val="001A6AA8"/>
    <w:rsid w:val="001B3330"/>
    <w:rsid w:val="001B6097"/>
    <w:rsid w:val="001B75B1"/>
    <w:rsid w:val="001C0263"/>
    <w:rsid w:val="001C04CC"/>
    <w:rsid w:val="001C2A8F"/>
    <w:rsid w:val="001C4B5B"/>
    <w:rsid w:val="001C5668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E4B"/>
    <w:rsid w:val="00216721"/>
    <w:rsid w:val="00220097"/>
    <w:rsid w:val="00220915"/>
    <w:rsid w:val="00222CAB"/>
    <w:rsid w:val="00222FF5"/>
    <w:rsid w:val="0022546F"/>
    <w:rsid w:val="0022608E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5487"/>
    <w:rsid w:val="002978B9"/>
    <w:rsid w:val="00297989"/>
    <w:rsid w:val="00297F6B"/>
    <w:rsid w:val="002A08C1"/>
    <w:rsid w:val="002A0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6EA4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21FF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EA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5711A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22BC"/>
    <w:rsid w:val="004C339B"/>
    <w:rsid w:val="004C33AE"/>
    <w:rsid w:val="004C4C09"/>
    <w:rsid w:val="004C4E0D"/>
    <w:rsid w:val="004C7068"/>
    <w:rsid w:val="004C76CB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2A91"/>
    <w:rsid w:val="00543FA7"/>
    <w:rsid w:val="005478A1"/>
    <w:rsid w:val="00550F5E"/>
    <w:rsid w:val="00552778"/>
    <w:rsid w:val="00552ED1"/>
    <w:rsid w:val="0055507F"/>
    <w:rsid w:val="00557F35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4DE9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627F"/>
    <w:rsid w:val="00701347"/>
    <w:rsid w:val="00704D3A"/>
    <w:rsid w:val="00705968"/>
    <w:rsid w:val="00710B4E"/>
    <w:rsid w:val="00711C9B"/>
    <w:rsid w:val="00712381"/>
    <w:rsid w:val="00712621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5F4A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118B"/>
    <w:rsid w:val="007E20FD"/>
    <w:rsid w:val="007E3E45"/>
    <w:rsid w:val="007E46DB"/>
    <w:rsid w:val="007E50DF"/>
    <w:rsid w:val="007E511F"/>
    <w:rsid w:val="007E671E"/>
    <w:rsid w:val="007E6B72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4AB8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152"/>
    <w:rsid w:val="008226CD"/>
    <w:rsid w:val="00823A57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862DE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5A22"/>
    <w:rsid w:val="00A46ABA"/>
    <w:rsid w:val="00A601F4"/>
    <w:rsid w:val="00A607AE"/>
    <w:rsid w:val="00A634FB"/>
    <w:rsid w:val="00A6497A"/>
    <w:rsid w:val="00A64AD9"/>
    <w:rsid w:val="00A64FD5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1641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23B1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4C29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296"/>
    <w:rsid w:val="00FA0426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DE9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A4DE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A4DE9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A4DE9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A4D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103</Words>
  <Characters>589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2018-07-21T11:20:00Z</dcterms:created>
  <dcterms:modified xsi:type="dcterms:W3CDTF">2018-08-04T03:48:00Z</dcterms:modified>
</cp:coreProperties>
</file>