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7DE" w:rsidRDefault="00C377DE" w:rsidP="00C377DE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非正常死亡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C377DE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7DE" w:rsidRDefault="00C377DE" w:rsidP="00295487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7DE" w:rsidRDefault="00C377DE" w:rsidP="00295487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7DE" w:rsidRDefault="00C377DE" w:rsidP="00295487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7DE" w:rsidRDefault="00C377DE" w:rsidP="00295487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7DE" w:rsidRDefault="00C377DE" w:rsidP="00295487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C377DE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7DE" w:rsidRDefault="00C377DE" w:rsidP="00586A1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377DE" w:rsidRDefault="00C377DE" w:rsidP="00586A17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377DE" w:rsidRDefault="00C377DE" w:rsidP="002954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377DE" w:rsidRDefault="00C377DE" w:rsidP="002954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377DE" w:rsidRDefault="00C377DE" w:rsidP="0029548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C377DE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7DE" w:rsidRDefault="00C377DE" w:rsidP="0029548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377DE" w:rsidRDefault="00C377DE" w:rsidP="00295487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377DE" w:rsidRDefault="00C377DE" w:rsidP="002954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377DE" w:rsidRDefault="00C377DE" w:rsidP="002954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377DE" w:rsidRDefault="00C377DE" w:rsidP="0029548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C377DE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7DE" w:rsidRDefault="00C377DE" w:rsidP="0029548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死者的非正常死亡材料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377DE" w:rsidRDefault="00C377DE" w:rsidP="00295487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377DE" w:rsidRDefault="00C377DE" w:rsidP="002954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377DE" w:rsidRDefault="00C377DE" w:rsidP="002954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377DE" w:rsidRDefault="00C377DE" w:rsidP="0029548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C377DE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7DE" w:rsidRDefault="00C377DE" w:rsidP="0029548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申请人与死者的亲属关系材料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377DE" w:rsidRDefault="00C377DE" w:rsidP="00295487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377DE" w:rsidRDefault="00C377DE" w:rsidP="002954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377DE" w:rsidRDefault="00C377DE" w:rsidP="002954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377DE" w:rsidRDefault="00C377DE" w:rsidP="0029548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C377DE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7DE" w:rsidRDefault="00C377DE" w:rsidP="0029548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377DE" w:rsidRDefault="00C377DE" w:rsidP="0029548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377DE" w:rsidRDefault="00C377DE" w:rsidP="002954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377DE" w:rsidRDefault="00C377DE" w:rsidP="002954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377DE" w:rsidRDefault="00C377DE" w:rsidP="0029548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C377DE" w:rsidRDefault="00C377DE" w:rsidP="00CF6B9A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C377DE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7DE" w:rsidRDefault="00C377DE" w:rsidP="00295487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377DE" w:rsidRDefault="00C377DE" w:rsidP="00295487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C377DE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7DE" w:rsidRDefault="00C377DE" w:rsidP="00295487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377DE" w:rsidRDefault="00C377DE" w:rsidP="002954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7DE" w:rsidRDefault="00C377DE" w:rsidP="00295487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377DE" w:rsidRDefault="00C377DE" w:rsidP="00295487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C377DE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7DE" w:rsidRDefault="00C377DE" w:rsidP="00295487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377DE" w:rsidRDefault="00C377DE" w:rsidP="002954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7DE" w:rsidRDefault="00C377DE" w:rsidP="00295487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377DE" w:rsidRDefault="00C377DE" w:rsidP="0029548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C377DE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7DE" w:rsidRDefault="00C377DE" w:rsidP="00295487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377DE" w:rsidRDefault="00C377DE" w:rsidP="002954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7DE" w:rsidRDefault="00C377DE" w:rsidP="00295487">
            <w:pPr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377DE" w:rsidRDefault="00C377DE" w:rsidP="00295487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C377DE" w:rsidRPr="004C22BC" w:rsidRDefault="00C377DE" w:rsidP="00D622AB">
      <w:pPr>
        <w:rPr>
          <w:rFonts w:cs="Times New Roman"/>
        </w:rPr>
      </w:pPr>
    </w:p>
    <w:p w:rsidR="00C377DE" w:rsidRPr="00D622AB" w:rsidRDefault="00C377DE">
      <w:pPr>
        <w:rPr>
          <w:rFonts w:cs="Times New Roman"/>
        </w:rPr>
      </w:pPr>
    </w:p>
    <w:sectPr w:rsidR="00C377DE" w:rsidRPr="00D622AB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7DE" w:rsidRDefault="00C377DE" w:rsidP="00D622A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377DE" w:rsidRDefault="00C377DE" w:rsidP="00D622A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7DE" w:rsidRDefault="00C377DE" w:rsidP="00D622A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377DE" w:rsidRDefault="00C377DE" w:rsidP="00D622A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2986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15B6"/>
    <w:rsid w:val="0019272E"/>
    <w:rsid w:val="00192881"/>
    <w:rsid w:val="00194430"/>
    <w:rsid w:val="00194B32"/>
    <w:rsid w:val="001968CB"/>
    <w:rsid w:val="00197BC8"/>
    <w:rsid w:val="001A3038"/>
    <w:rsid w:val="001A6AA8"/>
    <w:rsid w:val="001B3330"/>
    <w:rsid w:val="001B6097"/>
    <w:rsid w:val="001B75B1"/>
    <w:rsid w:val="001C0263"/>
    <w:rsid w:val="001C04CC"/>
    <w:rsid w:val="001C2A8F"/>
    <w:rsid w:val="001C4B5B"/>
    <w:rsid w:val="001C5668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E4B"/>
    <w:rsid w:val="00216721"/>
    <w:rsid w:val="00220097"/>
    <w:rsid w:val="00220915"/>
    <w:rsid w:val="00222CAB"/>
    <w:rsid w:val="00222FF5"/>
    <w:rsid w:val="0022546F"/>
    <w:rsid w:val="0022608E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5487"/>
    <w:rsid w:val="002978B9"/>
    <w:rsid w:val="00297989"/>
    <w:rsid w:val="00297F6B"/>
    <w:rsid w:val="002A08C1"/>
    <w:rsid w:val="002A0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6EA4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1F45"/>
    <w:rsid w:val="004234DF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2B78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5CE0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22BC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2A91"/>
    <w:rsid w:val="00543FA7"/>
    <w:rsid w:val="005478A1"/>
    <w:rsid w:val="00550F5E"/>
    <w:rsid w:val="00552778"/>
    <w:rsid w:val="00552ED1"/>
    <w:rsid w:val="0055507F"/>
    <w:rsid w:val="00557F35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6A17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571F"/>
    <w:rsid w:val="006A5C5E"/>
    <w:rsid w:val="006B063A"/>
    <w:rsid w:val="006B0968"/>
    <w:rsid w:val="006B20D4"/>
    <w:rsid w:val="006B2228"/>
    <w:rsid w:val="006B2986"/>
    <w:rsid w:val="006B407A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627F"/>
    <w:rsid w:val="00701347"/>
    <w:rsid w:val="00704D3A"/>
    <w:rsid w:val="00705968"/>
    <w:rsid w:val="00710B4E"/>
    <w:rsid w:val="00711C9B"/>
    <w:rsid w:val="00712381"/>
    <w:rsid w:val="00712621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5F4A"/>
    <w:rsid w:val="007C684D"/>
    <w:rsid w:val="007D00AB"/>
    <w:rsid w:val="007D08FD"/>
    <w:rsid w:val="007D0AA0"/>
    <w:rsid w:val="007D0CAB"/>
    <w:rsid w:val="007D184F"/>
    <w:rsid w:val="007D1B6A"/>
    <w:rsid w:val="007D3DE8"/>
    <w:rsid w:val="007D4946"/>
    <w:rsid w:val="007D54B7"/>
    <w:rsid w:val="007D5FEC"/>
    <w:rsid w:val="007D6ACA"/>
    <w:rsid w:val="007E20FD"/>
    <w:rsid w:val="007E3E45"/>
    <w:rsid w:val="007E46DB"/>
    <w:rsid w:val="007E50DF"/>
    <w:rsid w:val="007E511F"/>
    <w:rsid w:val="007E671E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630"/>
    <w:rsid w:val="008119F2"/>
    <w:rsid w:val="00815658"/>
    <w:rsid w:val="00817B5A"/>
    <w:rsid w:val="00820AB6"/>
    <w:rsid w:val="00820E25"/>
    <w:rsid w:val="00821576"/>
    <w:rsid w:val="008226CD"/>
    <w:rsid w:val="00823A57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18E2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377DE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6B9A"/>
    <w:rsid w:val="00CF7475"/>
    <w:rsid w:val="00D00E56"/>
    <w:rsid w:val="00D00FF9"/>
    <w:rsid w:val="00D0156B"/>
    <w:rsid w:val="00D017DB"/>
    <w:rsid w:val="00D0241B"/>
    <w:rsid w:val="00D027B7"/>
    <w:rsid w:val="00D02BE1"/>
    <w:rsid w:val="00D03086"/>
    <w:rsid w:val="00D03209"/>
    <w:rsid w:val="00D03F71"/>
    <w:rsid w:val="00D050C4"/>
    <w:rsid w:val="00D0596C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2AB"/>
    <w:rsid w:val="00D624B5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6F4C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35E0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460A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2AB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622AB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622AB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D622AB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622A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103</Words>
  <Characters>590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</cp:revision>
  <dcterms:created xsi:type="dcterms:W3CDTF">2018-07-21T11:20:00Z</dcterms:created>
  <dcterms:modified xsi:type="dcterms:W3CDTF">2018-08-04T03:47:00Z</dcterms:modified>
</cp:coreProperties>
</file>