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98" w:rsidRDefault="00AC0B98" w:rsidP="00AC0B9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正常死亡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B3484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B3484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死者的死亡证明材料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申请人与死者的亲属关系材料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C0B9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C0B98" w:rsidRDefault="00AC0B98" w:rsidP="00C5111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AC0B9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C0B9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C0B9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C0B9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98" w:rsidRDefault="00AC0B98" w:rsidP="006C0907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0B98" w:rsidRDefault="00AC0B98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C0B98" w:rsidRPr="004C22BC" w:rsidRDefault="00AC0B98">
      <w:pPr>
        <w:rPr>
          <w:rFonts w:cs="Times New Roman"/>
        </w:rPr>
      </w:pPr>
    </w:p>
    <w:sectPr w:rsidR="00AC0B98" w:rsidRPr="004C22B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B98" w:rsidRDefault="00AC0B98" w:rsidP="004C22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C0B98" w:rsidRDefault="00AC0B98" w:rsidP="004C22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B98" w:rsidRDefault="00AC0B98" w:rsidP="004C22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C0B98" w:rsidRDefault="00AC0B98" w:rsidP="004C22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CD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2891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3C2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487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4CDF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57676"/>
    <w:rsid w:val="00360D30"/>
    <w:rsid w:val="00360E4E"/>
    <w:rsid w:val="003652E7"/>
    <w:rsid w:val="00365CCC"/>
    <w:rsid w:val="00367259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26CBC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22BC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05B3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907"/>
    <w:rsid w:val="006C0D1B"/>
    <w:rsid w:val="006C296F"/>
    <w:rsid w:val="006C3CC3"/>
    <w:rsid w:val="006C4DE6"/>
    <w:rsid w:val="006C5354"/>
    <w:rsid w:val="006D12FB"/>
    <w:rsid w:val="006D31DB"/>
    <w:rsid w:val="006D3A59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4E4C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41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0FC5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70F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23B8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B98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1A2F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484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37E03"/>
    <w:rsid w:val="00C40902"/>
    <w:rsid w:val="00C40CFE"/>
    <w:rsid w:val="00C4130F"/>
    <w:rsid w:val="00C4420C"/>
    <w:rsid w:val="00C4421C"/>
    <w:rsid w:val="00C44726"/>
    <w:rsid w:val="00C452BD"/>
    <w:rsid w:val="00C5111B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076D"/>
    <w:rsid w:val="00CB1055"/>
    <w:rsid w:val="00CB3817"/>
    <w:rsid w:val="00CB792B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57FB6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1C02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4D3B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240E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2B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C22B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22B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C22B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22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102</Words>
  <Characters>586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2018-07-21T11:20:00Z</dcterms:created>
  <dcterms:modified xsi:type="dcterms:W3CDTF">2018-08-04T03:47:00Z</dcterms:modified>
</cp:coreProperties>
</file>