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6A" w:rsidRDefault="00025E6A" w:rsidP="00025E6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生存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25E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25E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0A78F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真实有效；本人亲自申请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25E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25E6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25E6A" w:rsidRDefault="00025E6A" w:rsidP="00D60F6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25E6A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25E6A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25E6A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25E6A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D642D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E6A" w:rsidRDefault="00025E6A" w:rsidP="0000456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25E6A" w:rsidRDefault="00025E6A" w:rsidP="00D642D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25E6A" w:rsidRPr="0000456B" w:rsidRDefault="00025E6A">
      <w:pPr>
        <w:rPr>
          <w:rFonts w:cs="Times New Roman"/>
        </w:rPr>
      </w:pPr>
    </w:p>
    <w:sectPr w:rsidR="00025E6A" w:rsidRPr="0000456B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E6A" w:rsidRDefault="00025E6A" w:rsidP="000045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25E6A" w:rsidRDefault="00025E6A" w:rsidP="000045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E6A" w:rsidRDefault="00025E6A" w:rsidP="000045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25E6A" w:rsidRDefault="00025E6A" w:rsidP="000045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EF5"/>
    <w:rsid w:val="00000DE3"/>
    <w:rsid w:val="0000267B"/>
    <w:rsid w:val="0000456B"/>
    <w:rsid w:val="000049E9"/>
    <w:rsid w:val="00005133"/>
    <w:rsid w:val="00006B9F"/>
    <w:rsid w:val="00010598"/>
    <w:rsid w:val="000105A3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25E6A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A78F7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5871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C7E1F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86C53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F5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94B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561B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0D3D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0DE0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1D34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57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685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37D0A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0F61"/>
    <w:rsid w:val="00D624B5"/>
    <w:rsid w:val="00D63A6E"/>
    <w:rsid w:val="00D642D1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27F1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56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0456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456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0456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45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85</Words>
  <Characters>489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2018-07-21T11:19:00Z</dcterms:created>
  <dcterms:modified xsi:type="dcterms:W3CDTF">2018-08-04T03:44:00Z</dcterms:modified>
</cp:coreProperties>
</file>