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378" w:rsidRDefault="00704378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3</w:t>
      </w:r>
    </w:p>
    <w:p w:rsidR="00704378" w:rsidRDefault="00704378">
      <w:pPr>
        <w:jc w:val="center"/>
        <w:rPr>
          <w:rFonts w:ascii="方正小标宋简体" w:eastAsia="方正小标宋简体" w:hAnsi="仿宋"/>
          <w:bCs/>
          <w:sz w:val="36"/>
          <w:szCs w:val="36"/>
        </w:rPr>
      </w:pPr>
      <w:r>
        <w:rPr>
          <w:rFonts w:ascii="方正小标宋简体" w:eastAsia="方正小标宋简体" w:hAnsi="仿宋" w:hint="eastAsia"/>
          <w:bCs/>
          <w:sz w:val="36"/>
          <w:szCs w:val="36"/>
        </w:rPr>
        <w:t>家政服务师资情况表</w:t>
      </w:r>
    </w:p>
    <w:p w:rsidR="00704378" w:rsidRDefault="00704378">
      <w:pPr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填报单位（盖章）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08"/>
        <w:gridCol w:w="1080"/>
        <w:gridCol w:w="1080"/>
        <w:gridCol w:w="1569"/>
        <w:gridCol w:w="2268"/>
        <w:gridCol w:w="2219"/>
        <w:gridCol w:w="1891"/>
        <w:gridCol w:w="2268"/>
      </w:tblGrid>
      <w:tr w:rsidR="00704378" w:rsidTr="006927A3">
        <w:trPr>
          <w:trHeight w:val="757"/>
        </w:trPr>
        <w:tc>
          <w:tcPr>
            <w:tcW w:w="1908" w:type="dxa"/>
            <w:vAlign w:val="center"/>
          </w:tcPr>
          <w:p w:rsidR="00704378" w:rsidRDefault="00704378">
            <w:pPr>
              <w:jc w:val="center"/>
              <w:rPr>
                <w:rFonts w:ascii="仿宋_GB2312" w:eastAsia="仿宋_GB2312" w:hAnsi="仿宋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1080" w:type="dxa"/>
            <w:vAlign w:val="center"/>
          </w:tcPr>
          <w:p w:rsidR="00704378" w:rsidRDefault="00704378">
            <w:pPr>
              <w:jc w:val="center"/>
              <w:rPr>
                <w:rFonts w:ascii="仿宋_GB2312" w:eastAsia="仿宋_GB2312" w:hAnsi="仿宋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bCs/>
                <w:sz w:val="32"/>
                <w:szCs w:val="32"/>
              </w:rPr>
              <w:t>性别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4378" w:rsidRDefault="00704378" w:rsidP="006927A3">
            <w:pPr>
              <w:jc w:val="center"/>
              <w:rPr>
                <w:rFonts w:ascii="仿宋_GB2312" w:eastAsia="仿宋_GB2312" w:hAnsi="仿宋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bCs/>
                <w:sz w:val="32"/>
                <w:szCs w:val="32"/>
              </w:rPr>
              <w:t>年龄</w:t>
            </w:r>
          </w:p>
        </w:tc>
        <w:tc>
          <w:tcPr>
            <w:tcW w:w="1569" w:type="dxa"/>
            <w:tcBorders>
              <w:left w:val="single" w:sz="4" w:space="0" w:color="auto"/>
            </w:tcBorders>
            <w:vAlign w:val="center"/>
          </w:tcPr>
          <w:p w:rsidR="00704378" w:rsidRDefault="00704378" w:rsidP="006927A3">
            <w:pPr>
              <w:jc w:val="center"/>
              <w:rPr>
                <w:rFonts w:ascii="仿宋_GB2312" w:eastAsia="仿宋_GB2312" w:hAnsi="仿宋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bCs/>
                <w:sz w:val="32"/>
                <w:szCs w:val="32"/>
              </w:rPr>
              <w:t>学历</w:t>
            </w:r>
          </w:p>
        </w:tc>
        <w:tc>
          <w:tcPr>
            <w:tcW w:w="2268" w:type="dxa"/>
            <w:vAlign w:val="center"/>
          </w:tcPr>
          <w:p w:rsidR="00704378" w:rsidRDefault="00704378">
            <w:pPr>
              <w:spacing w:line="320" w:lineRule="exact"/>
              <w:jc w:val="center"/>
              <w:rPr>
                <w:rFonts w:ascii="仿宋_GB2312" w:eastAsia="仿宋_GB2312" w:hAnsi="仿宋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bCs/>
                <w:sz w:val="32"/>
                <w:szCs w:val="32"/>
              </w:rPr>
              <w:t>职业资格</w:t>
            </w:r>
          </w:p>
          <w:p w:rsidR="00704378" w:rsidRDefault="00704378">
            <w:pPr>
              <w:spacing w:line="320" w:lineRule="exact"/>
              <w:jc w:val="center"/>
              <w:rPr>
                <w:rFonts w:ascii="仿宋_GB2312" w:eastAsia="仿宋_GB2312" w:hAnsi="仿宋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bCs/>
                <w:sz w:val="32"/>
                <w:szCs w:val="32"/>
              </w:rPr>
              <w:t>等级证书</w:t>
            </w:r>
          </w:p>
        </w:tc>
        <w:tc>
          <w:tcPr>
            <w:tcW w:w="2219" w:type="dxa"/>
            <w:vAlign w:val="center"/>
          </w:tcPr>
          <w:p w:rsidR="00704378" w:rsidRDefault="00704378">
            <w:pPr>
              <w:spacing w:line="320" w:lineRule="exact"/>
              <w:jc w:val="center"/>
              <w:rPr>
                <w:rFonts w:ascii="仿宋_GB2312" w:eastAsia="仿宋_GB2312" w:hAnsi="仿宋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bCs/>
                <w:sz w:val="32"/>
                <w:szCs w:val="32"/>
              </w:rPr>
              <w:t>专业技术资格等级证书</w:t>
            </w:r>
          </w:p>
        </w:tc>
        <w:tc>
          <w:tcPr>
            <w:tcW w:w="1891" w:type="dxa"/>
            <w:vAlign w:val="center"/>
          </w:tcPr>
          <w:p w:rsidR="00704378" w:rsidRDefault="00704378">
            <w:pPr>
              <w:jc w:val="center"/>
              <w:rPr>
                <w:rFonts w:ascii="仿宋_GB2312" w:eastAsia="仿宋_GB2312" w:hAnsi="仿宋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bCs/>
                <w:sz w:val="32"/>
                <w:szCs w:val="32"/>
              </w:rPr>
              <w:t>专职</w:t>
            </w:r>
            <w:r>
              <w:rPr>
                <w:rFonts w:ascii="仿宋_GB2312" w:eastAsia="仿宋_GB2312" w:hAnsi="仿宋"/>
                <w:b/>
                <w:bCs/>
                <w:sz w:val="32"/>
                <w:szCs w:val="32"/>
              </w:rPr>
              <w:t>/</w:t>
            </w:r>
            <w:r>
              <w:rPr>
                <w:rFonts w:ascii="仿宋_GB2312" w:eastAsia="仿宋_GB2312" w:hAnsi="仿宋" w:hint="eastAsia"/>
                <w:b/>
                <w:bCs/>
                <w:sz w:val="32"/>
                <w:szCs w:val="32"/>
              </w:rPr>
              <w:t>兼职</w:t>
            </w: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_GB2312" w:eastAsia="仿宋_GB2312" w:hAnsi="仿宋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bCs/>
                <w:sz w:val="32"/>
                <w:szCs w:val="32"/>
              </w:rPr>
              <w:t>联系电话</w:t>
            </w:r>
          </w:p>
        </w:tc>
      </w:tr>
      <w:tr w:rsidR="00704378" w:rsidTr="006927A3">
        <w:trPr>
          <w:trHeight w:val="551"/>
        </w:trPr>
        <w:tc>
          <w:tcPr>
            <w:tcW w:w="190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569" w:type="dxa"/>
            <w:tcBorders>
              <w:lef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19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</w:tr>
      <w:tr w:rsidR="00704378" w:rsidTr="006927A3">
        <w:tc>
          <w:tcPr>
            <w:tcW w:w="190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569" w:type="dxa"/>
            <w:tcBorders>
              <w:lef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19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</w:tr>
      <w:tr w:rsidR="00704378" w:rsidTr="006927A3">
        <w:tc>
          <w:tcPr>
            <w:tcW w:w="190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569" w:type="dxa"/>
            <w:tcBorders>
              <w:lef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19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</w:tr>
      <w:tr w:rsidR="00704378" w:rsidTr="006927A3">
        <w:tc>
          <w:tcPr>
            <w:tcW w:w="190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569" w:type="dxa"/>
            <w:tcBorders>
              <w:lef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19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</w:tr>
      <w:tr w:rsidR="00704378" w:rsidTr="006927A3">
        <w:tc>
          <w:tcPr>
            <w:tcW w:w="190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569" w:type="dxa"/>
            <w:tcBorders>
              <w:lef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19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</w:tr>
      <w:tr w:rsidR="00704378" w:rsidTr="006927A3">
        <w:tc>
          <w:tcPr>
            <w:tcW w:w="190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569" w:type="dxa"/>
            <w:tcBorders>
              <w:lef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19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</w:tr>
      <w:tr w:rsidR="00704378" w:rsidTr="006927A3">
        <w:tc>
          <w:tcPr>
            <w:tcW w:w="190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569" w:type="dxa"/>
            <w:tcBorders>
              <w:left w:val="single" w:sz="4" w:space="0" w:color="auto"/>
            </w:tcBorders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19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4378" w:rsidRDefault="00704378">
            <w:pPr>
              <w:jc w:val="center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</w:tc>
      </w:tr>
    </w:tbl>
    <w:p w:rsidR="00704378" w:rsidRDefault="00704378">
      <w:pPr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填报人</w:t>
      </w:r>
      <w:r>
        <w:rPr>
          <w:rFonts w:ascii="仿宋" w:eastAsia="仿宋" w:hAnsi="仿宋"/>
          <w:sz w:val="32"/>
          <w:szCs w:val="32"/>
        </w:rPr>
        <w:t>:</w:t>
      </w:r>
      <w:r>
        <w:rPr>
          <w:rFonts w:ascii="仿宋" w:eastAsia="仿宋" w:hAnsi="仿宋"/>
          <w:sz w:val="32"/>
          <w:szCs w:val="32"/>
          <w:u w:val="single"/>
        </w:rPr>
        <w:t xml:space="preserve">           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联系电话</w:t>
      </w:r>
      <w:r>
        <w:rPr>
          <w:rFonts w:ascii="仿宋" w:eastAsia="仿宋" w:hAnsi="仿宋"/>
          <w:sz w:val="32"/>
          <w:szCs w:val="32"/>
        </w:rPr>
        <w:t>:</w:t>
      </w:r>
      <w:r>
        <w:rPr>
          <w:rFonts w:ascii="仿宋" w:eastAsia="仿宋" w:hAnsi="仿宋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/>
          <w:sz w:val="32"/>
          <w:szCs w:val="32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填报时间</w:t>
      </w:r>
      <w:r>
        <w:rPr>
          <w:rFonts w:ascii="仿宋" w:eastAsia="仿宋" w:hAnsi="仿宋"/>
          <w:sz w:val="32"/>
          <w:szCs w:val="32"/>
        </w:rPr>
        <w:t>: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</w:t>
      </w:r>
    </w:p>
    <w:p w:rsidR="00704378" w:rsidRDefault="0070437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</w:rPr>
        <w:t xml:space="preserve"> </w:t>
      </w:r>
      <w:bookmarkStart w:id="0" w:name="_GoBack"/>
      <w:bookmarkEnd w:id="0"/>
    </w:p>
    <w:sectPr w:rsidR="00704378" w:rsidSect="00E37D5C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38F"/>
    <w:rsid w:val="000A6E7A"/>
    <w:rsid w:val="000F0E93"/>
    <w:rsid w:val="00113A94"/>
    <w:rsid w:val="00166E9E"/>
    <w:rsid w:val="001D6C96"/>
    <w:rsid w:val="003F6333"/>
    <w:rsid w:val="00443851"/>
    <w:rsid w:val="00480756"/>
    <w:rsid w:val="004E4422"/>
    <w:rsid w:val="00632842"/>
    <w:rsid w:val="006927A3"/>
    <w:rsid w:val="00704378"/>
    <w:rsid w:val="007A48EC"/>
    <w:rsid w:val="008265BF"/>
    <w:rsid w:val="00853BB2"/>
    <w:rsid w:val="008554ED"/>
    <w:rsid w:val="008B038F"/>
    <w:rsid w:val="00916A24"/>
    <w:rsid w:val="00AA6CEF"/>
    <w:rsid w:val="00B800E5"/>
    <w:rsid w:val="00CB78CC"/>
    <w:rsid w:val="00DA2298"/>
    <w:rsid w:val="00E37D5C"/>
    <w:rsid w:val="7393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D5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E37D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7D5C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37D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7D5C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E37D5C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33</Words>
  <Characters>190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郭建辉</cp:lastModifiedBy>
  <cp:revision>9</cp:revision>
  <dcterms:created xsi:type="dcterms:W3CDTF">2020-08-12T00:50:00Z</dcterms:created>
  <dcterms:modified xsi:type="dcterms:W3CDTF">2020-10-25T07:49:00Z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bbonExt">
    <vt:lpwstr>{"WPSExtOfficeTab":{"OnGetEnabled":false,"OnGetVisible":false}}</vt:lpwstr>
  </property>
  <property fmtid="{D5CDD505-2E9C-101B-9397-08002B2CF9AE}" pid="3" name="KSOProductBuildVer">
    <vt:lpwstr>2052-10.8.2.7098</vt:lpwstr>
  </property>
</Properties>
</file>